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D4EC9" w14:textId="77777777" w:rsidR="00487FAA" w:rsidRPr="00CB6E6B" w:rsidRDefault="00314A1C" w:rsidP="004E4305">
      <w:r w:rsidRPr="00CB6E6B">
        <w:rPr>
          <w:noProof/>
        </w:rPr>
        <w:drawing>
          <wp:anchor distT="0" distB="0" distL="114300" distR="114300" simplePos="0" relativeHeight="251658240" behindDoc="1" locked="0" layoutInCell="1" allowOverlap="1" wp14:anchorId="7027C76E" wp14:editId="3B513A5A">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CB6E6B">
        <w:softHyphen/>
      </w:r>
    </w:p>
    <w:p w14:paraId="5EB45334" w14:textId="77777777" w:rsidR="00BB5AAE" w:rsidRPr="00CB6E6B" w:rsidRDefault="00BB5AAE" w:rsidP="004E4305"/>
    <w:p w14:paraId="46E8D818" w14:textId="77777777" w:rsidR="00BB5AAE" w:rsidRPr="00CB6E6B" w:rsidRDefault="00BB5AAE" w:rsidP="004E4305"/>
    <w:p w14:paraId="6DB6E144" w14:textId="77777777" w:rsidR="00BB5AAE" w:rsidRPr="00CB6E6B" w:rsidRDefault="00BB5AAE" w:rsidP="004E4305"/>
    <w:p w14:paraId="1BECD1A9" w14:textId="77777777" w:rsidR="00BB5AAE" w:rsidRPr="00CB6E6B" w:rsidRDefault="00BB5AAE" w:rsidP="004E4305"/>
    <w:p w14:paraId="6733FFDB" w14:textId="77777777" w:rsidR="00BB5AAE" w:rsidRPr="00CB6E6B" w:rsidRDefault="00BB5AAE" w:rsidP="004E4305"/>
    <w:p w14:paraId="50EB6EFE" w14:textId="77777777" w:rsidR="00BB5AAE" w:rsidRPr="00CB6E6B" w:rsidRDefault="00BB5AAE" w:rsidP="004E4305"/>
    <w:p w14:paraId="730DD878" w14:textId="77777777" w:rsidR="00BB5AAE" w:rsidRPr="00CB6E6B" w:rsidRDefault="00BB5AAE" w:rsidP="004E4305"/>
    <w:p w14:paraId="75365765" w14:textId="77777777" w:rsidR="00BB5AAE" w:rsidRPr="00CB6E6B" w:rsidRDefault="00BB5AAE" w:rsidP="004E4305"/>
    <w:p w14:paraId="40C3BBCC" w14:textId="77777777" w:rsidR="00BB5AAE" w:rsidRPr="00CB6E6B" w:rsidRDefault="00BB5AAE" w:rsidP="004E4305"/>
    <w:p w14:paraId="30084F90" w14:textId="77777777" w:rsidR="00BB5AAE" w:rsidRPr="00CB6E6B" w:rsidRDefault="00BB5AAE" w:rsidP="004E4305"/>
    <w:p w14:paraId="49E1019B" w14:textId="77777777" w:rsidR="00BB5AAE" w:rsidRPr="00CB6E6B" w:rsidRDefault="00BB5AAE" w:rsidP="004E4305"/>
    <w:p w14:paraId="58077D49" w14:textId="77777777" w:rsidR="00BB5AAE" w:rsidRPr="00CB6E6B" w:rsidRDefault="00BB5AAE" w:rsidP="004E4305"/>
    <w:p w14:paraId="325E3B87" w14:textId="77777777" w:rsidR="00BB5AAE" w:rsidRPr="00CB6E6B" w:rsidRDefault="00BB5AAE" w:rsidP="004E4305"/>
    <w:p w14:paraId="641E73FF" w14:textId="77777777" w:rsidR="00BB5AAE" w:rsidRPr="00CB6E6B" w:rsidRDefault="00BB5AAE" w:rsidP="004E4305"/>
    <w:p w14:paraId="7F54E230" w14:textId="77777777" w:rsidR="00BB5AAE" w:rsidRPr="00CB6E6B" w:rsidRDefault="00BB5AAE" w:rsidP="004E4305"/>
    <w:p w14:paraId="7676427F" w14:textId="77777777" w:rsidR="00BB5AAE" w:rsidRPr="00CB6E6B" w:rsidRDefault="00BB5AAE" w:rsidP="004E4305"/>
    <w:p w14:paraId="31E1F41B" w14:textId="77777777" w:rsidR="00BB5AAE" w:rsidRPr="00CB6E6B" w:rsidRDefault="00BB5AAE" w:rsidP="004E4305"/>
    <w:p w14:paraId="445E6DED" w14:textId="77777777" w:rsidR="00BB5AAE" w:rsidRPr="00CB6E6B" w:rsidRDefault="00BB5AAE" w:rsidP="004E4305"/>
    <w:p w14:paraId="75ABE6D3" w14:textId="77777777" w:rsidR="00BB5AAE" w:rsidRPr="00CB6E6B" w:rsidRDefault="00BB5AAE" w:rsidP="004E4305"/>
    <w:p w14:paraId="5EC322AA" w14:textId="77777777" w:rsidR="00BB5AAE" w:rsidRPr="00CB6E6B" w:rsidRDefault="00BB5AAE" w:rsidP="004E4305"/>
    <w:p w14:paraId="7F15B0E4" w14:textId="77777777" w:rsidR="00BB5AAE" w:rsidRPr="00CB6E6B" w:rsidRDefault="00BB5AAE" w:rsidP="004E4305"/>
    <w:p w14:paraId="7E30128F" w14:textId="77777777" w:rsidR="00BB5AAE" w:rsidRPr="00CB6E6B" w:rsidRDefault="00BB5AAE" w:rsidP="004E4305"/>
    <w:p w14:paraId="15450258" w14:textId="77777777" w:rsidR="00BB5AAE" w:rsidRPr="00CB6E6B" w:rsidRDefault="00BB5AAE" w:rsidP="004E4305"/>
    <w:p w14:paraId="1377B054" w14:textId="77777777" w:rsidR="00BB5AAE" w:rsidRPr="00CB6E6B" w:rsidRDefault="00BB5AAE" w:rsidP="004E4305"/>
    <w:p w14:paraId="71B44F7E" w14:textId="77777777" w:rsidR="00BB5AAE" w:rsidRPr="00CB6E6B" w:rsidRDefault="00BB5AAE" w:rsidP="004E4305"/>
    <w:p w14:paraId="2D5A91D5" w14:textId="77777777" w:rsidR="00BB5AAE" w:rsidRPr="00CB6E6B" w:rsidRDefault="00BB5AAE" w:rsidP="004E4305"/>
    <w:p w14:paraId="06995201" w14:textId="77777777" w:rsidR="00BB5AAE" w:rsidRPr="00CB6E6B" w:rsidRDefault="00BB5AAE" w:rsidP="004E4305"/>
    <w:p w14:paraId="42EB97A0" w14:textId="0B1388EC" w:rsidR="00BB5AAE" w:rsidRPr="00CB6E6B" w:rsidRDefault="00BB5AAE" w:rsidP="004E4305"/>
    <w:p w14:paraId="6324B5DB" w14:textId="77777777" w:rsidR="00BB5AAE" w:rsidRPr="00CB6E6B" w:rsidRDefault="00BB5AAE" w:rsidP="004E4305"/>
    <w:p w14:paraId="12617F82" w14:textId="6DDE0168" w:rsidR="00385117" w:rsidRPr="00CB6E6B" w:rsidRDefault="000852AA" w:rsidP="004E4305">
      <w:r w:rsidRPr="00D70237">
        <w:rPr>
          <w:noProof/>
        </w:rPr>
        <mc:AlternateContent>
          <mc:Choice Requires="wps">
            <w:drawing>
              <wp:anchor distT="0" distB="0" distL="114300" distR="114300" simplePos="0" relativeHeight="251658241" behindDoc="0" locked="0" layoutInCell="1" allowOverlap="1" wp14:anchorId="4896F8B5" wp14:editId="1EA486BC">
                <wp:simplePos x="0" y="0"/>
                <wp:positionH relativeFrom="column">
                  <wp:posOffset>871855</wp:posOffset>
                </wp:positionH>
                <wp:positionV relativeFrom="paragraph">
                  <wp:posOffset>5715</wp:posOffset>
                </wp:positionV>
                <wp:extent cx="5547360" cy="906780"/>
                <wp:effectExtent l="0" t="0" r="0" b="7620"/>
                <wp:wrapNone/>
                <wp:docPr id="837676363" name="Tekstboks 83767636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680FED2C" w14:textId="4FD88A75" w:rsidR="000852AA" w:rsidRPr="0036312D" w:rsidRDefault="003902DF" w:rsidP="000852AA">
                            <w:pPr>
                              <w:rPr>
                                <w:color w:val="24465A"/>
                                <w:sz w:val="56"/>
                                <w:szCs w:val="56"/>
                              </w:rPr>
                            </w:pPr>
                            <w:r w:rsidRPr="003902DF">
                              <w:rPr>
                                <w:color w:val="24465A"/>
                                <w:sz w:val="56"/>
                                <w:szCs w:val="56"/>
                              </w:rPr>
                              <w:t>Anskaffing av asfaltarbeid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6F8B5" id="_x0000_t202" coordsize="21600,21600" o:spt="202" path="m,l,21600r21600,l21600,xe">
                <v:stroke joinstyle="miter"/>
                <v:path gradientshapeok="t" o:connecttype="rect"/>
              </v:shapetype>
              <v:shape id="Tekstboks 837676363" o:spid="_x0000_s1026" type="#_x0000_t202" style="position:absolute;margin-left:68.65pt;margin-top:.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" fillcolor="white [3201]" stroked="f" strokeweight=".5pt">
                <v:textbox>
                  <w:txbxContent>
                    <w:p w14:paraId="680FED2C" w14:textId="4FD88A75" w:rsidR="000852AA" w:rsidRPr="0036312D" w:rsidRDefault="003902DF" w:rsidP="000852AA">
                      <w:pPr>
                        <w:rPr>
                          <w:color w:val="24465A"/>
                          <w:sz w:val="56"/>
                          <w:szCs w:val="56"/>
                        </w:rPr>
                      </w:pPr>
                      <w:r w:rsidRPr="003902DF">
                        <w:rPr>
                          <w:color w:val="24465A"/>
                          <w:sz w:val="56"/>
                          <w:szCs w:val="56"/>
                        </w:rPr>
                        <w:t>Anskaffing av asfaltarbeid 2026</w:t>
                      </w:r>
                    </w:p>
                  </w:txbxContent>
                </v:textbox>
              </v:shape>
            </w:pict>
          </mc:Fallback>
        </mc:AlternateContent>
      </w:r>
    </w:p>
    <w:p w14:paraId="416555C0" w14:textId="195276E1" w:rsidR="00385117" w:rsidRPr="00CB6E6B" w:rsidRDefault="00385117" w:rsidP="004E4305"/>
    <w:p w14:paraId="67977114" w14:textId="329F23BA" w:rsidR="00385117" w:rsidRPr="00CB6E6B" w:rsidRDefault="00385117" w:rsidP="004E4305"/>
    <w:p w14:paraId="37D9ED4C" w14:textId="5EABC6F0" w:rsidR="00BB5AAE" w:rsidRPr="00CB6E6B" w:rsidRDefault="00BB5AAE" w:rsidP="004E4305"/>
    <w:p w14:paraId="3E715F11" w14:textId="277A51B5" w:rsidR="00385117" w:rsidRPr="00CB6E6B" w:rsidRDefault="00385117" w:rsidP="004E4305"/>
    <w:p w14:paraId="1E58DC94" w14:textId="77777777" w:rsidR="00385117" w:rsidRPr="00CB6E6B" w:rsidRDefault="00385117" w:rsidP="004E4305"/>
    <w:p w14:paraId="5212E598" w14:textId="455CB813" w:rsidR="00385117" w:rsidRPr="00CB6E6B" w:rsidRDefault="00066DA4" w:rsidP="004E4305">
      <w:r w:rsidRPr="00D70237">
        <w:rPr>
          <w:noProof/>
        </w:rPr>
        <mc:AlternateContent>
          <mc:Choice Requires="wps">
            <w:drawing>
              <wp:anchor distT="0" distB="0" distL="114300" distR="114300" simplePos="0" relativeHeight="251658242" behindDoc="0" locked="0" layoutInCell="1" allowOverlap="1" wp14:anchorId="3D06AA74" wp14:editId="110E7E62">
                <wp:simplePos x="0" y="0"/>
                <wp:positionH relativeFrom="page">
                  <wp:align>right</wp:align>
                </wp:positionH>
                <wp:positionV relativeFrom="paragraph">
                  <wp:posOffset>11430</wp:posOffset>
                </wp:positionV>
                <wp:extent cx="6652260" cy="922020"/>
                <wp:effectExtent l="0" t="0" r="0" b="0"/>
                <wp:wrapNone/>
                <wp:docPr id="1711094821" name="Tekstboks 1711094821"/>
                <wp:cNvGraphicFramePr/>
                <a:graphic xmlns:a="http://schemas.openxmlformats.org/drawingml/2006/main">
                  <a:graphicData uri="http://schemas.microsoft.com/office/word/2010/wordprocessingShape">
                    <wps:wsp>
                      <wps:cNvSpPr txBox="1"/>
                      <wps:spPr>
                        <a:xfrm>
                          <a:off x="0" y="0"/>
                          <a:ext cx="6652260" cy="922020"/>
                        </a:xfrm>
                        <a:prstGeom prst="rect">
                          <a:avLst/>
                        </a:prstGeom>
                        <a:solidFill>
                          <a:schemeClr val="lt1"/>
                        </a:solidFill>
                        <a:ln w="6350">
                          <a:noFill/>
                        </a:ln>
                      </wps:spPr>
                      <wps:txbx>
                        <w:txbxContent>
                          <w:p w14:paraId="0457A084" w14:textId="77777777" w:rsidR="00066DA4" w:rsidRPr="002B0F23" w:rsidRDefault="00066DA4" w:rsidP="00066DA4">
                            <w:pPr>
                              <w:rPr>
                                <w:color w:val="24465A"/>
                                <w:sz w:val="40"/>
                                <w:szCs w:val="40"/>
                              </w:rPr>
                            </w:pPr>
                            <w:r w:rsidRPr="002B0F23">
                              <w:rPr>
                                <w:color w:val="24465A"/>
                                <w:sz w:val="40"/>
                                <w:szCs w:val="40"/>
                              </w:rPr>
                              <w:t xml:space="preserve">Vedlegg 1 Kravspesifikasjon </w:t>
                            </w:r>
                          </w:p>
                          <w:p w14:paraId="30B5A8FE" w14:textId="77777777" w:rsidR="00066DA4" w:rsidRPr="0036312D" w:rsidRDefault="00066DA4" w:rsidP="00066DA4">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06AA74" id="Tekstboks 1711094821" o:spid="_x0000_s1027" type="#_x0000_t202" style="position:absolute;margin-left:472.6pt;margin-top:.9pt;width:523.8pt;height:72.6pt;z-index:25165824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" fillcolor="white [3201]" stroked="f" strokeweight=".5pt">
                <v:textbox>
                  <w:txbxContent>
                    <w:p w14:paraId="0457A084" w14:textId="77777777" w:rsidR="00066DA4" w:rsidRPr="002B0F23" w:rsidRDefault="00066DA4" w:rsidP="00066DA4">
                      <w:pPr>
                        <w:rPr>
                          <w:color w:val="24465A"/>
                          <w:sz w:val="40"/>
                          <w:szCs w:val="40"/>
                        </w:rPr>
                      </w:pPr>
                      <w:r w:rsidRPr="002B0F23">
                        <w:rPr>
                          <w:color w:val="24465A"/>
                          <w:sz w:val="40"/>
                          <w:szCs w:val="40"/>
                        </w:rPr>
                        <w:t xml:space="preserve">Vedlegg 1 Kravspesifikasjon </w:t>
                      </w:r>
                    </w:p>
                    <w:p w14:paraId="30B5A8FE" w14:textId="77777777" w:rsidR="00066DA4" w:rsidRPr="0036312D" w:rsidRDefault="00066DA4" w:rsidP="00066DA4">
                      <w:pPr>
                        <w:rPr>
                          <w:sz w:val="36"/>
                          <w:szCs w:val="36"/>
                        </w:rPr>
                      </w:pPr>
                    </w:p>
                  </w:txbxContent>
                </v:textbox>
                <w10:wrap anchorx="page"/>
              </v:shape>
            </w:pict>
          </mc:Fallback>
        </mc:AlternateContent>
      </w:r>
    </w:p>
    <w:p w14:paraId="39FECB2A" w14:textId="77777777" w:rsidR="00385117" w:rsidRPr="00CB6E6B" w:rsidRDefault="00385117" w:rsidP="004E4305"/>
    <w:p w14:paraId="7EC4E704" w14:textId="77777777" w:rsidR="00385117" w:rsidRPr="00CB6E6B" w:rsidRDefault="00385117" w:rsidP="004E4305"/>
    <w:p w14:paraId="62DF7FB5" w14:textId="77777777" w:rsidR="002963CD" w:rsidRPr="00CB6E6B" w:rsidRDefault="002963CD" w:rsidP="004E4305"/>
    <w:p w14:paraId="33333B51" w14:textId="77777777" w:rsidR="002963CD" w:rsidRPr="00CB6E6B" w:rsidRDefault="002963CD" w:rsidP="004E4305"/>
    <w:p w14:paraId="6400E611" w14:textId="74132208" w:rsidR="00066DA4" w:rsidRDefault="00066DA4">
      <w:r>
        <w:br w:type="page"/>
      </w:r>
    </w:p>
    <w:p w14:paraId="1D0D8219" w14:textId="77777777" w:rsidR="00487FAA" w:rsidRPr="00CB6E6B" w:rsidRDefault="00487FAA" w:rsidP="004E4305"/>
    <w:sdt>
      <w:sdtPr>
        <w:rPr>
          <w:rFonts w:asciiTheme="minorHAnsi" w:eastAsiaTheme="minorEastAsia" w:hAnsiTheme="minorHAnsi" w:cstheme="minorBidi"/>
          <w:color w:val="auto"/>
          <w:sz w:val="24"/>
          <w:szCs w:val="24"/>
          <w:lang w:eastAsia="en-US"/>
        </w:rPr>
        <w:id w:val="1239516522"/>
        <w:docPartObj>
          <w:docPartGallery w:val="Table of Contents"/>
          <w:docPartUnique/>
        </w:docPartObj>
      </w:sdtPr>
      <w:sdtEndPr>
        <w:rPr>
          <w:rFonts w:ascii="Arial" w:hAnsi="Arial" w:cs="Arial"/>
        </w:rPr>
      </w:sdtEndPr>
      <w:sdtContent>
        <w:p w14:paraId="1DEE8139" w14:textId="54A3D725" w:rsidR="000041AE" w:rsidRPr="00CB6E6B" w:rsidRDefault="000041AE" w:rsidP="004E4305">
          <w:pPr>
            <w:pStyle w:val="Overskriftforinnholdsfortegnelse"/>
          </w:pPr>
          <w:r w:rsidRPr="00CB6E6B">
            <w:t>Innh</w:t>
          </w:r>
          <w:r w:rsidR="0024625C">
            <w:t>a</w:t>
          </w:r>
          <w:r w:rsidRPr="00CB6E6B">
            <w:t>ld</w:t>
          </w:r>
        </w:p>
        <w:p w14:paraId="05E15759" w14:textId="1CC605CD" w:rsidR="00905DD4" w:rsidRDefault="000041AE">
          <w:pPr>
            <w:pStyle w:val="INNH1"/>
            <w:tabs>
              <w:tab w:val="left" w:pos="480"/>
              <w:tab w:val="right" w:leader="dot" w:pos="9056"/>
            </w:tabs>
            <w:rPr>
              <w:rFonts w:asciiTheme="minorHAnsi" w:eastAsiaTheme="minorEastAsia" w:hAnsiTheme="minorHAnsi" w:cstheme="minorBidi"/>
              <w:noProof/>
              <w:kern w:val="2"/>
              <w:sz w:val="24"/>
              <w:szCs w:val="24"/>
              <w:lang w:eastAsia="nn-NO"/>
              <w14:ligatures w14:val="standardContextual"/>
            </w:rPr>
          </w:pPr>
          <w:r w:rsidRPr="00CB6E6B">
            <w:fldChar w:fldCharType="begin"/>
          </w:r>
          <w:r w:rsidRPr="00CB6E6B">
            <w:instrText xml:space="preserve"> TOC \o "1-3" \h \z \u </w:instrText>
          </w:r>
          <w:r w:rsidRPr="00CB6E6B">
            <w:fldChar w:fldCharType="separate"/>
          </w:r>
          <w:hyperlink w:anchor="_Toc231995687" w:history="1">
            <w:r w:rsidR="00905DD4" w:rsidRPr="009519A1">
              <w:rPr>
                <w:rStyle w:val="Hyperkobling"/>
                <w:noProof/>
              </w:rPr>
              <w:t>1</w:t>
            </w:r>
            <w:r w:rsidR="00905DD4">
              <w:rPr>
                <w:rFonts w:asciiTheme="minorHAnsi" w:eastAsiaTheme="minorEastAsia" w:hAnsiTheme="minorHAnsi" w:cstheme="minorBidi"/>
                <w:noProof/>
                <w:kern w:val="2"/>
                <w:sz w:val="24"/>
                <w:szCs w:val="24"/>
                <w:lang w:eastAsia="nn-NO"/>
                <w14:ligatures w14:val="standardContextual"/>
              </w:rPr>
              <w:tab/>
            </w:r>
            <w:r w:rsidR="00905DD4" w:rsidRPr="009519A1">
              <w:rPr>
                <w:rStyle w:val="Hyperkobling"/>
                <w:noProof/>
              </w:rPr>
              <w:t>Om oppdraget</w:t>
            </w:r>
            <w:r w:rsidR="00905DD4">
              <w:rPr>
                <w:noProof/>
                <w:webHidden/>
              </w:rPr>
              <w:tab/>
            </w:r>
            <w:r w:rsidR="00905DD4">
              <w:rPr>
                <w:noProof/>
                <w:webHidden/>
              </w:rPr>
              <w:fldChar w:fldCharType="begin"/>
            </w:r>
            <w:r w:rsidR="00905DD4">
              <w:rPr>
                <w:noProof/>
                <w:webHidden/>
              </w:rPr>
              <w:instrText xml:space="preserve"> PAGEREF _Toc231995687 \h </w:instrText>
            </w:r>
            <w:r w:rsidR="00905DD4">
              <w:rPr>
                <w:noProof/>
                <w:webHidden/>
              </w:rPr>
            </w:r>
            <w:r w:rsidR="00905DD4">
              <w:rPr>
                <w:noProof/>
                <w:webHidden/>
              </w:rPr>
              <w:fldChar w:fldCharType="separate"/>
            </w:r>
            <w:r w:rsidR="00905DD4">
              <w:rPr>
                <w:noProof/>
                <w:webHidden/>
              </w:rPr>
              <w:t>3</w:t>
            </w:r>
            <w:r w:rsidR="00905DD4">
              <w:rPr>
                <w:noProof/>
                <w:webHidden/>
              </w:rPr>
              <w:fldChar w:fldCharType="end"/>
            </w:r>
          </w:hyperlink>
        </w:p>
        <w:p w14:paraId="30E09539" w14:textId="73D55BFA"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88" w:history="1">
            <w:r w:rsidRPr="009519A1">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Asfaltarbeid for Sogndal kommune</w:t>
            </w:r>
            <w:r>
              <w:rPr>
                <w:noProof/>
                <w:webHidden/>
              </w:rPr>
              <w:tab/>
            </w:r>
            <w:r>
              <w:rPr>
                <w:noProof/>
                <w:webHidden/>
              </w:rPr>
              <w:fldChar w:fldCharType="begin"/>
            </w:r>
            <w:r>
              <w:rPr>
                <w:noProof/>
                <w:webHidden/>
              </w:rPr>
              <w:instrText xml:space="preserve"> PAGEREF _Toc231995688 \h </w:instrText>
            </w:r>
            <w:r>
              <w:rPr>
                <w:noProof/>
                <w:webHidden/>
              </w:rPr>
            </w:r>
            <w:r>
              <w:rPr>
                <w:noProof/>
                <w:webHidden/>
              </w:rPr>
              <w:fldChar w:fldCharType="separate"/>
            </w:r>
            <w:r>
              <w:rPr>
                <w:noProof/>
                <w:webHidden/>
              </w:rPr>
              <w:t>3</w:t>
            </w:r>
            <w:r>
              <w:rPr>
                <w:noProof/>
                <w:webHidden/>
              </w:rPr>
              <w:fldChar w:fldCharType="end"/>
            </w:r>
          </w:hyperlink>
        </w:p>
        <w:p w14:paraId="32C985C6" w14:textId="52B2891A"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89" w:history="1">
            <w:r w:rsidRPr="009519A1">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Behovet</w:t>
            </w:r>
            <w:r>
              <w:rPr>
                <w:noProof/>
                <w:webHidden/>
              </w:rPr>
              <w:tab/>
            </w:r>
            <w:r>
              <w:rPr>
                <w:noProof/>
                <w:webHidden/>
              </w:rPr>
              <w:fldChar w:fldCharType="begin"/>
            </w:r>
            <w:r>
              <w:rPr>
                <w:noProof/>
                <w:webHidden/>
              </w:rPr>
              <w:instrText xml:space="preserve"> PAGEREF _Toc231995689 \h </w:instrText>
            </w:r>
            <w:r>
              <w:rPr>
                <w:noProof/>
                <w:webHidden/>
              </w:rPr>
            </w:r>
            <w:r>
              <w:rPr>
                <w:noProof/>
                <w:webHidden/>
              </w:rPr>
              <w:fldChar w:fldCharType="separate"/>
            </w:r>
            <w:r>
              <w:rPr>
                <w:noProof/>
                <w:webHidden/>
              </w:rPr>
              <w:t>3</w:t>
            </w:r>
            <w:r>
              <w:rPr>
                <w:noProof/>
                <w:webHidden/>
              </w:rPr>
              <w:fldChar w:fldCharType="end"/>
            </w:r>
          </w:hyperlink>
        </w:p>
        <w:p w14:paraId="781DBD24" w14:textId="6315BC74"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0" w:history="1">
            <w:r w:rsidRPr="009519A1">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Opsjon</w:t>
            </w:r>
            <w:r>
              <w:rPr>
                <w:noProof/>
                <w:webHidden/>
              </w:rPr>
              <w:tab/>
            </w:r>
            <w:r>
              <w:rPr>
                <w:noProof/>
                <w:webHidden/>
              </w:rPr>
              <w:fldChar w:fldCharType="begin"/>
            </w:r>
            <w:r>
              <w:rPr>
                <w:noProof/>
                <w:webHidden/>
              </w:rPr>
              <w:instrText xml:space="preserve"> PAGEREF _Toc231995690 \h </w:instrText>
            </w:r>
            <w:r>
              <w:rPr>
                <w:noProof/>
                <w:webHidden/>
              </w:rPr>
            </w:r>
            <w:r>
              <w:rPr>
                <w:noProof/>
                <w:webHidden/>
              </w:rPr>
              <w:fldChar w:fldCharType="separate"/>
            </w:r>
            <w:r>
              <w:rPr>
                <w:noProof/>
                <w:webHidden/>
              </w:rPr>
              <w:t>3</w:t>
            </w:r>
            <w:r>
              <w:rPr>
                <w:noProof/>
                <w:webHidden/>
              </w:rPr>
              <w:fldChar w:fldCharType="end"/>
            </w:r>
          </w:hyperlink>
        </w:p>
        <w:p w14:paraId="27EE0178" w14:textId="11503161"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1" w:history="1">
            <w:r w:rsidRPr="009519A1">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Kvalitetssikring</w:t>
            </w:r>
            <w:r>
              <w:rPr>
                <w:noProof/>
                <w:webHidden/>
              </w:rPr>
              <w:tab/>
            </w:r>
            <w:r>
              <w:rPr>
                <w:noProof/>
                <w:webHidden/>
              </w:rPr>
              <w:fldChar w:fldCharType="begin"/>
            </w:r>
            <w:r>
              <w:rPr>
                <w:noProof/>
                <w:webHidden/>
              </w:rPr>
              <w:instrText xml:space="preserve"> PAGEREF _Toc231995691 \h </w:instrText>
            </w:r>
            <w:r>
              <w:rPr>
                <w:noProof/>
                <w:webHidden/>
              </w:rPr>
            </w:r>
            <w:r>
              <w:rPr>
                <w:noProof/>
                <w:webHidden/>
              </w:rPr>
              <w:fldChar w:fldCharType="separate"/>
            </w:r>
            <w:r>
              <w:rPr>
                <w:noProof/>
                <w:webHidden/>
              </w:rPr>
              <w:t>3</w:t>
            </w:r>
            <w:r>
              <w:rPr>
                <w:noProof/>
                <w:webHidden/>
              </w:rPr>
              <w:fldChar w:fldCharType="end"/>
            </w:r>
          </w:hyperlink>
        </w:p>
        <w:p w14:paraId="70BB27F1" w14:textId="5C320AF8"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2" w:history="1">
            <w:r w:rsidRPr="009519A1">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HMS og risikovurdering</w:t>
            </w:r>
            <w:r>
              <w:rPr>
                <w:noProof/>
                <w:webHidden/>
              </w:rPr>
              <w:tab/>
            </w:r>
            <w:r>
              <w:rPr>
                <w:noProof/>
                <w:webHidden/>
              </w:rPr>
              <w:fldChar w:fldCharType="begin"/>
            </w:r>
            <w:r>
              <w:rPr>
                <w:noProof/>
                <w:webHidden/>
              </w:rPr>
              <w:instrText xml:space="preserve"> PAGEREF _Toc231995692 \h </w:instrText>
            </w:r>
            <w:r>
              <w:rPr>
                <w:noProof/>
                <w:webHidden/>
              </w:rPr>
            </w:r>
            <w:r>
              <w:rPr>
                <w:noProof/>
                <w:webHidden/>
              </w:rPr>
              <w:fldChar w:fldCharType="separate"/>
            </w:r>
            <w:r>
              <w:rPr>
                <w:noProof/>
                <w:webHidden/>
              </w:rPr>
              <w:t>3</w:t>
            </w:r>
            <w:r>
              <w:rPr>
                <w:noProof/>
                <w:webHidden/>
              </w:rPr>
              <w:fldChar w:fldCharType="end"/>
            </w:r>
          </w:hyperlink>
        </w:p>
        <w:p w14:paraId="56F8301A" w14:textId="32E6FA18"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3" w:history="1">
            <w:r w:rsidRPr="009519A1">
              <w:rPr>
                <w:rStyle w:val="Hyperkobling"/>
                <w:noProof/>
                <w14:scene3d>
                  <w14:camera w14:prst="orthographicFront"/>
                  <w14:lightRig w14:rig="threePt" w14:dir="t">
                    <w14:rot w14:lat="0" w14:lon="0" w14:rev="0"/>
                  </w14:lightRig>
                </w14:scene3d>
              </w:rPr>
              <w:t>1.6</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Opplæring og kompetanse</w:t>
            </w:r>
            <w:r>
              <w:rPr>
                <w:noProof/>
                <w:webHidden/>
              </w:rPr>
              <w:tab/>
            </w:r>
            <w:r>
              <w:rPr>
                <w:noProof/>
                <w:webHidden/>
              </w:rPr>
              <w:fldChar w:fldCharType="begin"/>
            </w:r>
            <w:r>
              <w:rPr>
                <w:noProof/>
                <w:webHidden/>
              </w:rPr>
              <w:instrText xml:space="preserve"> PAGEREF _Toc231995693 \h </w:instrText>
            </w:r>
            <w:r>
              <w:rPr>
                <w:noProof/>
                <w:webHidden/>
              </w:rPr>
            </w:r>
            <w:r>
              <w:rPr>
                <w:noProof/>
                <w:webHidden/>
              </w:rPr>
              <w:fldChar w:fldCharType="separate"/>
            </w:r>
            <w:r>
              <w:rPr>
                <w:noProof/>
                <w:webHidden/>
              </w:rPr>
              <w:t>3</w:t>
            </w:r>
            <w:r>
              <w:rPr>
                <w:noProof/>
                <w:webHidden/>
              </w:rPr>
              <w:fldChar w:fldCharType="end"/>
            </w:r>
          </w:hyperlink>
        </w:p>
        <w:p w14:paraId="0A5A307D" w14:textId="61E336ED"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4" w:history="1">
            <w:r w:rsidRPr="009519A1">
              <w:rPr>
                <w:rStyle w:val="Hyperkobling"/>
                <w:noProof/>
                <w14:scene3d>
                  <w14:camera w14:prst="orthographicFront"/>
                  <w14:lightRig w14:rig="threePt" w14:dir="t">
                    <w14:rot w14:lat="0" w14:lon="0" w14:rev="0"/>
                  </w14:lightRig>
                </w14:scene3d>
              </w:rPr>
              <w:t>1.7</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Arbeidsvarsling</w:t>
            </w:r>
            <w:r>
              <w:rPr>
                <w:noProof/>
                <w:webHidden/>
              </w:rPr>
              <w:tab/>
            </w:r>
            <w:r>
              <w:rPr>
                <w:noProof/>
                <w:webHidden/>
              </w:rPr>
              <w:fldChar w:fldCharType="begin"/>
            </w:r>
            <w:r>
              <w:rPr>
                <w:noProof/>
                <w:webHidden/>
              </w:rPr>
              <w:instrText xml:space="preserve"> PAGEREF _Toc231995694 \h </w:instrText>
            </w:r>
            <w:r>
              <w:rPr>
                <w:noProof/>
                <w:webHidden/>
              </w:rPr>
            </w:r>
            <w:r>
              <w:rPr>
                <w:noProof/>
                <w:webHidden/>
              </w:rPr>
              <w:fldChar w:fldCharType="separate"/>
            </w:r>
            <w:r>
              <w:rPr>
                <w:noProof/>
                <w:webHidden/>
              </w:rPr>
              <w:t>4</w:t>
            </w:r>
            <w:r>
              <w:rPr>
                <w:noProof/>
                <w:webHidden/>
              </w:rPr>
              <w:fldChar w:fldCharType="end"/>
            </w:r>
          </w:hyperlink>
        </w:p>
        <w:p w14:paraId="4102D31F" w14:textId="0FA2C30B"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5" w:history="1">
            <w:r w:rsidRPr="009519A1">
              <w:rPr>
                <w:rStyle w:val="Hyperkobling"/>
                <w:noProof/>
                <w14:scene3d>
                  <w14:camera w14:prst="orthographicFront"/>
                  <w14:lightRig w14:rig="threePt" w14:dir="t">
                    <w14:rot w14:lat="0" w14:lon="0" w14:rev="0"/>
                  </w14:lightRig>
                </w14:scene3d>
              </w:rPr>
              <w:t>1.8</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Omsyn til omgjevnadane</w:t>
            </w:r>
            <w:r>
              <w:rPr>
                <w:noProof/>
                <w:webHidden/>
              </w:rPr>
              <w:tab/>
            </w:r>
            <w:r>
              <w:rPr>
                <w:noProof/>
                <w:webHidden/>
              </w:rPr>
              <w:fldChar w:fldCharType="begin"/>
            </w:r>
            <w:r>
              <w:rPr>
                <w:noProof/>
                <w:webHidden/>
              </w:rPr>
              <w:instrText xml:space="preserve"> PAGEREF _Toc231995695 \h </w:instrText>
            </w:r>
            <w:r>
              <w:rPr>
                <w:noProof/>
                <w:webHidden/>
              </w:rPr>
            </w:r>
            <w:r>
              <w:rPr>
                <w:noProof/>
                <w:webHidden/>
              </w:rPr>
              <w:fldChar w:fldCharType="separate"/>
            </w:r>
            <w:r>
              <w:rPr>
                <w:noProof/>
                <w:webHidden/>
              </w:rPr>
              <w:t>4</w:t>
            </w:r>
            <w:r>
              <w:rPr>
                <w:noProof/>
                <w:webHidden/>
              </w:rPr>
              <w:fldChar w:fldCharType="end"/>
            </w:r>
          </w:hyperlink>
        </w:p>
        <w:p w14:paraId="246A3071" w14:textId="7C8A17EE"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6" w:history="1">
            <w:r w:rsidRPr="009519A1">
              <w:rPr>
                <w:rStyle w:val="Hyperkobling"/>
                <w:noProof/>
                <w14:scene3d>
                  <w14:camera w14:prst="orthographicFront"/>
                  <w14:lightRig w14:rig="threePt" w14:dir="t">
                    <w14:rot w14:lat="0" w14:lon="0" w14:rev="0"/>
                  </w14:lightRig>
                </w14:scene3d>
              </w:rPr>
              <w:t>1.9</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Reinhald, orden og sikring av arbeidsplassen</w:t>
            </w:r>
            <w:r>
              <w:rPr>
                <w:noProof/>
                <w:webHidden/>
              </w:rPr>
              <w:tab/>
            </w:r>
            <w:r>
              <w:rPr>
                <w:noProof/>
                <w:webHidden/>
              </w:rPr>
              <w:fldChar w:fldCharType="begin"/>
            </w:r>
            <w:r>
              <w:rPr>
                <w:noProof/>
                <w:webHidden/>
              </w:rPr>
              <w:instrText xml:space="preserve"> PAGEREF _Toc231995696 \h </w:instrText>
            </w:r>
            <w:r>
              <w:rPr>
                <w:noProof/>
                <w:webHidden/>
              </w:rPr>
            </w:r>
            <w:r>
              <w:rPr>
                <w:noProof/>
                <w:webHidden/>
              </w:rPr>
              <w:fldChar w:fldCharType="separate"/>
            </w:r>
            <w:r>
              <w:rPr>
                <w:noProof/>
                <w:webHidden/>
              </w:rPr>
              <w:t>5</w:t>
            </w:r>
            <w:r>
              <w:rPr>
                <w:noProof/>
                <w:webHidden/>
              </w:rPr>
              <w:fldChar w:fldCharType="end"/>
            </w:r>
          </w:hyperlink>
        </w:p>
        <w:p w14:paraId="18D13346" w14:textId="18A26614"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7" w:history="1">
            <w:r w:rsidRPr="009519A1">
              <w:rPr>
                <w:rStyle w:val="Hyperkobling"/>
                <w:noProof/>
                <w14:scene3d>
                  <w14:camera w14:prst="orthographicFront"/>
                  <w14:lightRig w14:rig="threePt" w14:dir="t">
                    <w14:rot w14:lat="0" w14:lon="0" w14:rev="0"/>
                  </w14:lightRig>
                </w14:scene3d>
              </w:rPr>
              <w:t>1.10</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Krav til utføring</w:t>
            </w:r>
            <w:r>
              <w:rPr>
                <w:noProof/>
                <w:webHidden/>
              </w:rPr>
              <w:tab/>
            </w:r>
            <w:r>
              <w:rPr>
                <w:noProof/>
                <w:webHidden/>
              </w:rPr>
              <w:fldChar w:fldCharType="begin"/>
            </w:r>
            <w:r>
              <w:rPr>
                <w:noProof/>
                <w:webHidden/>
              </w:rPr>
              <w:instrText xml:space="preserve"> PAGEREF _Toc231995697 \h </w:instrText>
            </w:r>
            <w:r>
              <w:rPr>
                <w:noProof/>
                <w:webHidden/>
              </w:rPr>
            </w:r>
            <w:r>
              <w:rPr>
                <w:noProof/>
                <w:webHidden/>
              </w:rPr>
              <w:fldChar w:fldCharType="separate"/>
            </w:r>
            <w:r>
              <w:rPr>
                <w:noProof/>
                <w:webHidden/>
              </w:rPr>
              <w:t>5</w:t>
            </w:r>
            <w:r>
              <w:rPr>
                <w:noProof/>
                <w:webHidden/>
              </w:rPr>
              <w:fldChar w:fldCharType="end"/>
            </w:r>
          </w:hyperlink>
        </w:p>
        <w:p w14:paraId="2CA8BE33" w14:textId="1BC862CF"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8" w:history="1">
            <w:r w:rsidRPr="009519A1">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Tidsplan</w:t>
            </w:r>
            <w:r>
              <w:rPr>
                <w:noProof/>
                <w:webHidden/>
              </w:rPr>
              <w:tab/>
            </w:r>
            <w:r>
              <w:rPr>
                <w:noProof/>
                <w:webHidden/>
              </w:rPr>
              <w:fldChar w:fldCharType="begin"/>
            </w:r>
            <w:r>
              <w:rPr>
                <w:noProof/>
                <w:webHidden/>
              </w:rPr>
              <w:instrText xml:space="preserve"> PAGEREF _Toc231995698 \h </w:instrText>
            </w:r>
            <w:r>
              <w:rPr>
                <w:noProof/>
                <w:webHidden/>
              </w:rPr>
            </w:r>
            <w:r>
              <w:rPr>
                <w:noProof/>
                <w:webHidden/>
              </w:rPr>
              <w:fldChar w:fldCharType="separate"/>
            </w:r>
            <w:r>
              <w:rPr>
                <w:noProof/>
                <w:webHidden/>
              </w:rPr>
              <w:t>5</w:t>
            </w:r>
            <w:r>
              <w:rPr>
                <w:noProof/>
                <w:webHidden/>
              </w:rPr>
              <w:fldChar w:fldCharType="end"/>
            </w:r>
          </w:hyperlink>
        </w:p>
        <w:p w14:paraId="60958617" w14:textId="58888BAE"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699" w:history="1">
            <w:r w:rsidRPr="009519A1">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Pris</w:t>
            </w:r>
            <w:r>
              <w:rPr>
                <w:noProof/>
                <w:webHidden/>
              </w:rPr>
              <w:tab/>
            </w:r>
            <w:r>
              <w:rPr>
                <w:noProof/>
                <w:webHidden/>
              </w:rPr>
              <w:fldChar w:fldCharType="begin"/>
            </w:r>
            <w:r>
              <w:rPr>
                <w:noProof/>
                <w:webHidden/>
              </w:rPr>
              <w:instrText xml:space="preserve"> PAGEREF _Toc231995699 \h </w:instrText>
            </w:r>
            <w:r>
              <w:rPr>
                <w:noProof/>
                <w:webHidden/>
              </w:rPr>
            </w:r>
            <w:r>
              <w:rPr>
                <w:noProof/>
                <w:webHidden/>
              </w:rPr>
              <w:fldChar w:fldCharType="separate"/>
            </w:r>
            <w:r>
              <w:rPr>
                <w:noProof/>
                <w:webHidden/>
              </w:rPr>
              <w:t>5</w:t>
            </w:r>
            <w:r>
              <w:rPr>
                <w:noProof/>
                <w:webHidden/>
              </w:rPr>
              <w:fldChar w:fldCharType="end"/>
            </w:r>
          </w:hyperlink>
        </w:p>
        <w:p w14:paraId="6345F8D8" w14:textId="4668BE11"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0" w:history="1">
            <w:r w:rsidRPr="009519A1">
              <w:rPr>
                <w:rStyle w:val="Hyperkobling"/>
                <w:noProof/>
                <w:lang w:eastAsia="nb-NO"/>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Synfaring av arbeidsplassen</w:t>
            </w:r>
            <w:r>
              <w:rPr>
                <w:noProof/>
                <w:webHidden/>
              </w:rPr>
              <w:tab/>
            </w:r>
            <w:r>
              <w:rPr>
                <w:noProof/>
                <w:webHidden/>
              </w:rPr>
              <w:fldChar w:fldCharType="begin"/>
            </w:r>
            <w:r>
              <w:rPr>
                <w:noProof/>
                <w:webHidden/>
              </w:rPr>
              <w:instrText xml:space="preserve"> PAGEREF _Toc231995700 \h </w:instrText>
            </w:r>
            <w:r>
              <w:rPr>
                <w:noProof/>
                <w:webHidden/>
              </w:rPr>
            </w:r>
            <w:r>
              <w:rPr>
                <w:noProof/>
                <w:webHidden/>
              </w:rPr>
              <w:fldChar w:fldCharType="separate"/>
            </w:r>
            <w:r>
              <w:rPr>
                <w:noProof/>
                <w:webHidden/>
              </w:rPr>
              <w:t>6</w:t>
            </w:r>
            <w:r>
              <w:rPr>
                <w:noProof/>
                <w:webHidden/>
              </w:rPr>
              <w:fldChar w:fldCharType="end"/>
            </w:r>
          </w:hyperlink>
        </w:p>
        <w:p w14:paraId="0E68642B" w14:textId="179D2382"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1" w:history="1">
            <w:r w:rsidRPr="009519A1">
              <w:rPr>
                <w:rStyle w:val="Hyperkobling"/>
                <w:rFonts w:eastAsia="Times New Roman"/>
                <w:noProof/>
                <w:lang w:eastAsia="nb-NO"/>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Disponering av grunn</w:t>
            </w:r>
            <w:r>
              <w:rPr>
                <w:noProof/>
                <w:webHidden/>
              </w:rPr>
              <w:tab/>
            </w:r>
            <w:r>
              <w:rPr>
                <w:noProof/>
                <w:webHidden/>
              </w:rPr>
              <w:fldChar w:fldCharType="begin"/>
            </w:r>
            <w:r>
              <w:rPr>
                <w:noProof/>
                <w:webHidden/>
              </w:rPr>
              <w:instrText xml:space="preserve"> PAGEREF _Toc231995701 \h </w:instrText>
            </w:r>
            <w:r>
              <w:rPr>
                <w:noProof/>
                <w:webHidden/>
              </w:rPr>
            </w:r>
            <w:r>
              <w:rPr>
                <w:noProof/>
                <w:webHidden/>
              </w:rPr>
              <w:fldChar w:fldCharType="separate"/>
            </w:r>
            <w:r>
              <w:rPr>
                <w:noProof/>
                <w:webHidden/>
              </w:rPr>
              <w:t>6</w:t>
            </w:r>
            <w:r>
              <w:rPr>
                <w:noProof/>
                <w:webHidden/>
              </w:rPr>
              <w:fldChar w:fldCharType="end"/>
            </w:r>
          </w:hyperlink>
        </w:p>
        <w:p w14:paraId="55D77619" w14:textId="66C73D5B"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2" w:history="1">
            <w:r w:rsidRPr="009519A1">
              <w:rPr>
                <w:rStyle w:val="Hyperkobling"/>
                <w:rFonts w:eastAsia="Times New Roman"/>
                <w:noProof/>
                <w:lang w:eastAsia="nb-NO"/>
                <w14:scene3d>
                  <w14:camera w14:prst="orthographicFront"/>
                  <w14:lightRig w14:rig="threePt" w14:dir="t">
                    <w14:rot w14:lat="0" w14:lon="0" w14:rev="0"/>
                  </w14:lightRig>
                </w14:scene3d>
              </w:rPr>
              <w:t>1.15</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Opprigg</w:t>
            </w:r>
            <w:r>
              <w:rPr>
                <w:noProof/>
                <w:webHidden/>
              </w:rPr>
              <w:tab/>
            </w:r>
            <w:r>
              <w:rPr>
                <w:noProof/>
                <w:webHidden/>
              </w:rPr>
              <w:fldChar w:fldCharType="begin"/>
            </w:r>
            <w:r>
              <w:rPr>
                <w:noProof/>
                <w:webHidden/>
              </w:rPr>
              <w:instrText xml:space="preserve"> PAGEREF _Toc231995702 \h </w:instrText>
            </w:r>
            <w:r>
              <w:rPr>
                <w:noProof/>
                <w:webHidden/>
              </w:rPr>
            </w:r>
            <w:r>
              <w:rPr>
                <w:noProof/>
                <w:webHidden/>
              </w:rPr>
              <w:fldChar w:fldCharType="separate"/>
            </w:r>
            <w:r>
              <w:rPr>
                <w:noProof/>
                <w:webHidden/>
              </w:rPr>
              <w:t>6</w:t>
            </w:r>
            <w:r>
              <w:rPr>
                <w:noProof/>
                <w:webHidden/>
              </w:rPr>
              <w:fldChar w:fldCharType="end"/>
            </w:r>
          </w:hyperlink>
        </w:p>
        <w:p w14:paraId="45DA8AED" w14:textId="300A4D18"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3" w:history="1">
            <w:r w:rsidRPr="009519A1">
              <w:rPr>
                <w:rStyle w:val="Hyperkobling"/>
                <w:rFonts w:eastAsia="Times New Roman"/>
                <w:noProof/>
                <w:lang w:eastAsia="nb-NO"/>
                <w14:scene3d>
                  <w14:camera w14:prst="orthographicFront"/>
                  <w14:lightRig w14:rig="threePt" w14:dir="t">
                    <w14:rot w14:lat="0" w14:lon="0" w14:rev="0"/>
                  </w14:lightRig>
                </w14:scene3d>
              </w:rPr>
              <w:t>1.16</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Utstikking og oppmerking</w:t>
            </w:r>
            <w:r>
              <w:rPr>
                <w:noProof/>
                <w:webHidden/>
              </w:rPr>
              <w:tab/>
            </w:r>
            <w:r>
              <w:rPr>
                <w:noProof/>
                <w:webHidden/>
              </w:rPr>
              <w:fldChar w:fldCharType="begin"/>
            </w:r>
            <w:r>
              <w:rPr>
                <w:noProof/>
                <w:webHidden/>
              </w:rPr>
              <w:instrText xml:space="preserve"> PAGEREF _Toc231995703 \h </w:instrText>
            </w:r>
            <w:r>
              <w:rPr>
                <w:noProof/>
                <w:webHidden/>
              </w:rPr>
            </w:r>
            <w:r>
              <w:rPr>
                <w:noProof/>
                <w:webHidden/>
              </w:rPr>
              <w:fldChar w:fldCharType="separate"/>
            </w:r>
            <w:r>
              <w:rPr>
                <w:noProof/>
                <w:webHidden/>
              </w:rPr>
              <w:t>6</w:t>
            </w:r>
            <w:r>
              <w:rPr>
                <w:noProof/>
                <w:webHidden/>
              </w:rPr>
              <w:fldChar w:fldCharType="end"/>
            </w:r>
          </w:hyperlink>
        </w:p>
        <w:p w14:paraId="6C108AE0" w14:textId="23062C04"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4" w:history="1">
            <w:r w:rsidRPr="009519A1">
              <w:rPr>
                <w:rStyle w:val="Hyperkobling"/>
                <w:rFonts w:eastAsia="Times New Roman"/>
                <w:noProof/>
                <w:lang w:eastAsia="nb-NO"/>
                <w14:scene3d>
                  <w14:camera w14:prst="orthographicFront"/>
                  <w14:lightRig w14:rig="threePt" w14:dir="t">
                    <w14:rot w14:lat="0" w14:lon="0" w14:rev="0"/>
                  </w14:lightRig>
                </w14:scene3d>
              </w:rPr>
              <w:t>1.17</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Byggeleiing</w:t>
            </w:r>
            <w:r>
              <w:rPr>
                <w:noProof/>
                <w:webHidden/>
              </w:rPr>
              <w:tab/>
            </w:r>
            <w:r>
              <w:rPr>
                <w:noProof/>
                <w:webHidden/>
              </w:rPr>
              <w:fldChar w:fldCharType="begin"/>
            </w:r>
            <w:r>
              <w:rPr>
                <w:noProof/>
                <w:webHidden/>
              </w:rPr>
              <w:instrText xml:space="preserve"> PAGEREF _Toc231995704 \h </w:instrText>
            </w:r>
            <w:r>
              <w:rPr>
                <w:noProof/>
                <w:webHidden/>
              </w:rPr>
            </w:r>
            <w:r>
              <w:rPr>
                <w:noProof/>
                <w:webHidden/>
              </w:rPr>
              <w:fldChar w:fldCharType="separate"/>
            </w:r>
            <w:r>
              <w:rPr>
                <w:noProof/>
                <w:webHidden/>
              </w:rPr>
              <w:t>6</w:t>
            </w:r>
            <w:r>
              <w:rPr>
                <w:noProof/>
                <w:webHidden/>
              </w:rPr>
              <w:fldChar w:fldCharType="end"/>
            </w:r>
          </w:hyperlink>
        </w:p>
        <w:p w14:paraId="51AC98FA" w14:textId="4E9E1639"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5" w:history="1">
            <w:r w:rsidRPr="009519A1">
              <w:rPr>
                <w:rStyle w:val="Hyperkobling"/>
                <w:rFonts w:eastAsia="Times New Roman"/>
                <w:noProof/>
                <w:lang w:eastAsia="nb-NO"/>
                <w14:scene3d>
                  <w14:camera w14:prst="orthographicFront"/>
                  <w14:lightRig w14:rig="threePt" w14:dir="t">
                    <w14:rot w14:lat="0" w14:lon="0" w14:rev="0"/>
                  </w14:lightRig>
                </w14:scene3d>
              </w:rPr>
              <w:t>1.18</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Kontakt med byggherre</w:t>
            </w:r>
            <w:r>
              <w:rPr>
                <w:noProof/>
                <w:webHidden/>
              </w:rPr>
              <w:tab/>
            </w:r>
            <w:r>
              <w:rPr>
                <w:noProof/>
                <w:webHidden/>
              </w:rPr>
              <w:fldChar w:fldCharType="begin"/>
            </w:r>
            <w:r>
              <w:rPr>
                <w:noProof/>
                <w:webHidden/>
              </w:rPr>
              <w:instrText xml:space="preserve"> PAGEREF _Toc231995705 \h </w:instrText>
            </w:r>
            <w:r>
              <w:rPr>
                <w:noProof/>
                <w:webHidden/>
              </w:rPr>
            </w:r>
            <w:r>
              <w:rPr>
                <w:noProof/>
                <w:webHidden/>
              </w:rPr>
              <w:fldChar w:fldCharType="separate"/>
            </w:r>
            <w:r>
              <w:rPr>
                <w:noProof/>
                <w:webHidden/>
              </w:rPr>
              <w:t>6</w:t>
            </w:r>
            <w:r>
              <w:rPr>
                <w:noProof/>
                <w:webHidden/>
              </w:rPr>
              <w:fldChar w:fldCharType="end"/>
            </w:r>
          </w:hyperlink>
        </w:p>
        <w:p w14:paraId="65759459" w14:textId="7844D03A"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6" w:history="1">
            <w:r w:rsidRPr="009519A1">
              <w:rPr>
                <w:rStyle w:val="Hyperkobling"/>
                <w:rFonts w:eastAsia="Times New Roman"/>
                <w:noProof/>
                <w:lang w:eastAsia="nb-NO"/>
                <w14:scene3d>
                  <w14:camera w14:prst="orthographicFront"/>
                  <w14:lightRig w14:rig="threePt" w14:dir="t">
                    <w14:rot w14:lat="0" w14:lon="0" w14:rev="0"/>
                  </w14:lightRig>
                </w14:scene3d>
              </w:rPr>
              <w:t>1.19</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Kontroll</w:t>
            </w:r>
            <w:r>
              <w:rPr>
                <w:noProof/>
                <w:webHidden/>
              </w:rPr>
              <w:tab/>
            </w:r>
            <w:r>
              <w:rPr>
                <w:noProof/>
                <w:webHidden/>
              </w:rPr>
              <w:fldChar w:fldCharType="begin"/>
            </w:r>
            <w:r>
              <w:rPr>
                <w:noProof/>
                <w:webHidden/>
              </w:rPr>
              <w:instrText xml:space="preserve"> PAGEREF _Toc231995706 \h </w:instrText>
            </w:r>
            <w:r>
              <w:rPr>
                <w:noProof/>
                <w:webHidden/>
              </w:rPr>
            </w:r>
            <w:r>
              <w:rPr>
                <w:noProof/>
                <w:webHidden/>
              </w:rPr>
              <w:fldChar w:fldCharType="separate"/>
            </w:r>
            <w:r>
              <w:rPr>
                <w:noProof/>
                <w:webHidden/>
              </w:rPr>
              <w:t>6</w:t>
            </w:r>
            <w:r>
              <w:rPr>
                <w:noProof/>
                <w:webHidden/>
              </w:rPr>
              <w:fldChar w:fldCharType="end"/>
            </w:r>
          </w:hyperlink>
        </w:p>
        <w:p w14:paraId="6AC8F8E4" w14:textId="16180948"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7" w:history="1">
            <w:r w:rsidRPr="009519A1">
              <w:rPr>
                <w:rStyle w:val="Hyperkobling"/>
                <w:rFonts w:eastAsia="Times New Roman"/>
                <w:noProof/>
                <w:lang w:eastAsia="nb-NO"/>
                <w14:scene3d>
                  <w14:camera w14:prst="orthographicFront"/>
                  <w14:lightRig w14:rig="threePt" w14:dir="t">
                    <w14:rot w14:lat="0" w14:lon="0" w14:rev="0"/>
                  </w14:lightRig>
                </w14:scene3d>
              </w:rPr>
              <w:t>1.20</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Opprydding</w:t>
            </w:r>
            <w:r>
              <w:rPr>
                <w:noProof/>
                <w:webHidden/>
              </w:rPr>
              <w:tab/>
            </w:r>
            <w:r>
              <w:rPr>
                <w:noProof/>
                <w:webHidden/>
              </w:rPr>
              <w:fldChar w:fldCharType="begin"/>
            </w:r>
            <w:r>
              <w:rPr>
                <w:noProof/>
                <w:webHidden/>
              </w:rPr>
              <w:instrText xml:space="preserve"> PAGEREF _Toc231995707 \h </w:instrText>
            </w:r>
            <w:r>
              <w:rPr>
                <w:noProof/>
                <w:webHidden/>
              </w:rPr>
            </w:r>
            <w:r>
              <w:rPr>
                <w:noProof/>
                <w:webHidden/>
              </w:rPr>
              <w:fldChar w:fldCharType="separate"/>
            </w:r>
            <w:r>
              <w:rPr>
                <w:noProof/>
                <w:webHidden/>
              </w:rPr>
              <w:t>7</w:t>
            </w:r>
            <w:r>
              <w:rPr>
                <w:noProof/>
                <w:webHidden/>
              </w:rPr>
              <w:fldChar w:fldCharType="end"/>
            </w:r>
          </w:hyperlink>
        </w:p>
        <w:p w14:paraId="3B012582" w14:textId="3D10516A"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8" w:history="1">
            <w:r w:rsidRPr="009519A1">
              <w:rPr>
                <w:rStyle w:val="Hyperkobling"/>
                <w:rFonts w:eastAsia="Times New Roman"/>
                <w:noProof/>
                <w:lang w:eastAsia="nb-NO"/>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Kvalitetskrav til material og arbeid</w:t>
            </w:r>
            <w:r>
              <w:rPr>
                <w:noProof/>
                <w:webHidden/>
              </w:rPr>
              <w:tab/>
            </w:r>
            <w:r>
              <w:rPr>
                <w:noProof/>
                <w:webHidden/>
              </w:rPr>
              <w:fldChar w:fldCharType="begin"/>
            </w:r>
            <w:r>
              <w:rPr>
                <w:noProof/>
                <w:webHidden/>
              </w:rPr>
              <w:instrText xml:space="preserve"> PAGEREF _Toc231995708 \h </w:instrText>
            </w:r>
            <w:r>
              <w:rPr>
                <w:noProof/>
                <w:webHidden/>
              </w:rPr>
            </w:r>
            <w:r>
              <w:rPr>
                <w:noProof/>
                <w:webHidden/>
              </w:rPr>
              <w:fldChar w:fldCharType="separate"/>
            </w:r>
            <w:r>
              <w:rPr>
                <w:noProof/>
                <w:webHidden/>
              </w:rPr>
              <w:t>7</w:t>
            </w:r>
            <w:r>
              <w:rPr>
                <w:noProof/>
                <w:webHidden/>
              </w:rPr>
              <w:fldChar w:fldCharType="end"/>
            </w:r>
          </w:hyperlink>
        </w:p>
        <w:p w14:paraId="3608CE9C" w14:textId="26CF78D5"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09" w:history="1">
            <w:r w:rsidRPr="009519A1">
              <w:rPr>
                <w:rStyle w:val="Hyperkobling"/>
                <w:rFonts w:eastAsia="Times New Roman"/>
                <w:noProof/>
                <w:lang w:eastAsia="nb-NO"/>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Mengderegulering</w:t>
            </w:r>
            <w:r>
              <w:rPr>
                <w:noProof/>
                <w:webHidden/>
              </w:rPr>
              <w:tab/>
            </w:r>
            <w:r>
              <w:rPr>
                <w:noProof/>
                <w:webHidden/>
              </w:rPr>
              <w:fldChar w:fldCharType="begin"/>
            </w:r>
            <w:r>
              <w:rPr>
                <w:noProof/>
                <w:webHidden/>
              </w:rPr>
              <w:instrText xml:space="preserve"> PAGEREF _Toc231995709 \h </w:instrText>
            </w:r>
            <w:r>
              <w:rPr>
                <w:noProof/>
                <w:webHidden/>
              </w:rPr>
            </w:r>
            <w:r>
              <w:rPr>
                <w:noProof/>
                <w:webHidden/>
              </w:rPr>
              <w:fldChar w:fldCharType="separate"/>
            </w:r>
            <w:r>
              <w:rPr>
                <w:noProof/>
                <w:webHidden/>
              </w:rPr>
              <w:t>7</w:t>
            </w:r>
            <w:r>
              <w:rPr>
                <w:noProof/>
                <w:webHidden/>
              </w:rPr>
              <w:fldChar w:fldCharType="end"/>
            </w:r>
          </w:hyperlink>
        </w:p>
        <w:p w14:paraId="0AEAFD1C" w14:textId="47A771F8"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0" w:history="1">
            <w:r w:rsidRPr="009519A1">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Leverandør sitt HMS- og kvalitetssikringssystem</w:t>
            </w:r>
            <w:r>
              <w:rPr>
                <w:noProof/>
                <w:webHidden/>
              </w:rPr>
              <w:tab/>
            </w:r>
            <w:r>
              <w:rPr>
                <w:noProof/>
                <w:webHidden/>
              </w:rPr>
              <w:fldChar w:fldCharType="begin"/>
            </w:r>
            <w:r>
              <w:rPr>
                <w:noProof/>
                <w:webHidden/>
              </w:rPr>
              <w:instrText xml:space="preserve"> PAGEREF _Toc231995710 \h </w:instrText>
            </w:r>
            <w:r>
              <w:rPr>
                <w:noProof/>
                <w:webHidden/>
              </w:rPr>
            </w:r>
            <w:r>
              <w:rPr>
                <w:noProof/>
                <w:webHidden/>
              </w:rPr>
              <w:fldChar w:fldCharType="separate"/>
            </w:r>
            <w:r>
              <w:rPr>
                <w:noProof/>
                <w:webHidden/>
              </w:rPr>
              <w:t>7</w:t>
            </w:r>
            <w:r>
              <w:rPr>
                <w:noProof/>
                <w:webHidden/>
              </w:rPr>
              <w:fldChar w:fldCharType="end"/>
            </w:r>
          </w:hyperlink>
        </w:p>
        <w:p w14:paraId="73FCC4C1" w14:textId="1A7E6C31"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1" w:history="1">
            <w:r w:rsidRPr="009519A1">
              <w:rPr>
                <w:rStyle w:val="Hyperkobling"/>
                <w:rFonts w:eastAsia="Times New Roman"/>
                <w:noProof/>
                <w:lang w:eastAsia="nb-NO"/>
                <w14:scene3d>
                  <w14:camera w14:prst="orthographicFront"/>
                  <w14:lightRig w14:rig="threePt" w14:dir="t">
                    <w14:rot w14:lat="0" w14:lon="0" w14:rev="0"/>
                  </w14:lightRig>
                </w14:scene3d>
              </w:rPr>
              <w:t>1.24</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Endring i planer og tilleggsarbeid</w:t>
            </w:r>
            <w:r>
              <w:rPr>
                <w:noProof/>
                <w:webHidden/>
              </w:rPr>
              <w:tab/>
            </w:r>
            <w:r>
              <w:rPr>
                <w:noProof/>
                <w:webHidden/>
              </w:rPr>
              <w:fldChar w:fldCharType="begin"/>
            </w:r>
            <w:r>
              <w:rPr>
                <w:noProof/>
                <w:webHidden/>
              </w:rPr>
              <w:instrText xml:space="preserve"> PAGEREF _Toc231995711 \h </w:instrText>
            </w:r>
            <w:r>
              <w:rPr>
                <w:noProof/>
                <w:webHidden/>
              </w:rPr>
            </w:r>
            <w:r>
              <w:rPr>
                <w:noProof/>
                <w:webHidden/>
              </w:rPr>
              <w:fldChar w:fldCharType="separate"/>
            </w:r>
            <w:r>
              <w:rPr>
                <w:noProof/>
                <w:webHidden/>
              </w:rPr>
              <w:t>7</w:t>
            </w:r>
            <w:r>
              <w:rPr>
                <w:noProof/>
                <w:webHidden/>
              </w:rPr>
              <w:fldChar w:fldCharType="end"/>
            </w:r>
          </w:hyperlink>
        </w:p>
        <w:p w14:paraId="4315190C" w14:textId="25E89376" w:rsidR="00905DD4" w:rsidRDefault="00905DD4">
          <w:pPr>
            <w:pStyle w:val="INNH1"/>
            <w:tabs>
              <w:tab w:val="left" w:pos="48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2" w:history="1">
            <w:r w:rsidRPr="009519A1">
              <w:rPr>
                <w:rStyle w:val="Hyperkobling"/>
                <w:rFonts w:eastAsia="Times New Roman"/>
                <w:noProof/>
                <w:lang w:eastAsia="nb-NO"/>
              </w:rPr>
              <w:t>2</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lang w:eastAsia="nb-NO"/>
              </w:rPr>
              <w:t>Merkantile rutinar</w:t>
            </w:r>
            <w:r>
              <w:rPr>
                <w:noProof/>
                <w:webHidden/>
              </w:rPr>
              <w:tab/>
            </w:r>
            <w:r>
              <w:rPr>
                <w:noProof/>
                <w:webHidden/>
              </w:rPr>
              <w:fldChar w:fldCharType="begin"/>
            </w:r>
            <w:r>
              <w:rPr>
                <w:noProof/>
                <w:webHidden/>
              </w:rPr>
              <w:instrText xml:space="preserve"> PAGEREF _Toc231995712 \h </w:instrText>
            </w:r>
            <w:r>
              <w:rPr>
                <w:noProof/>
                <w:webHidden/>
              </w:rPr>
            </w:r>
            <w:r>
              <w:rPr>
                <w:noProof/>
                <w:webHidden/>
              </w:rPr>
              <w:fldChar w:fldCharType="separate"/>
            </w:r>
            <w:r>
              <w:rPr>
                <w:noProof/>
                <w:webHidden/>
              </w:rPr>
              <w:t>8</w:t>
            </w:r>
            <w:r>
              <w:rPr>
                <w:noProof/>
                <w:webHidden/>
              </w:rPr>
              <w:fldChar w:fldCharType="end"/>
            </w:r>
          </w:hyperlink>
        </w:p>
        <w:p w14:paraId="1B6EC1CB" w14:textId="2052DE4B"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3" w:history="1">
            <w:r w:rsidRPr="009519A1">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Fakturering</w:t>
            </w:r>
            <w:r>
              <w:rPr>
                <w:noProof/>
                <w:webHidden/>
              </w:rPr>
              <w:tab/>
            </w:r>
            <w:r>
              <w:rPr>
                <w:noProof/>
                <w:webHidden/>
              </w:rPr>
              <w:fldChar w:fldCharType="begin"/>
            </w:r>
            <w:r>
              <w:rPr>
                <w:noProof/>
                <w:webHidden/>
              </w:rPr>
              <w:instrText xml:space="preserve"> PAGEREF _Toc231995713 \h </w:instrText>
            </w:r>
            <w:r>
              <w:rPr>
                <w:noProof/>
                <w:webHidden/>
              </w:rPr>
            </w:r>
            <w:r>
              <w:rPr>
                <w:noProof/>
                <w:webHidden/>
              </w:rPr>
              <w:fldChar w:fldCharType="separate"/>
            </w:r>
            <w:r>
              <w:rPr>
                <w:noProof/>
                <w:webHidden/>
              </w:rPr>
              <w:t>8</w:t>
            </w:r>
            <w:r>
              <w:rPr>
                <w:noProof/>
                <w:webHidden/>
              </w:rPr>
              <w:fldChar w:fldCharType="end"/>
            </w:r>
          </w:hyperlink>
        </w:p>
        <w:p w14:paraId="030D59D3" w14:textId="3428A995"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4" w:history="1">
            <w:r w:rsidRPr="009519A1">
              <w:rPr>
                <w:rStyle w:val="Hyperkobling"/>
                <w:rFonts w:eastAsia="Times New Roman"/>
                <w:noProof/>
                <w:lang w:eastAsia="nb-NO"/>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lang w:eastAsia="nn-NO"/>
                <w14:ligatures w14:val="standardContextual"/>
              </w:rPr>
              <w:tab/>
            </w:r>
            <w:r w:rsidRPr="009519A1">
              <w:rPr>
                <w:rStyle w:val="Hyperkobling"/>
                <w:rFonts w:eastAsia="Times New Roman"/>
                <w:noProof/>
                <w:lang w:eastAsia="nb-NO"/>
              </w:rPr>
              <w:t>Sluttoppgjer og sluttdokumentasjon</w:t>
            </w:r>
            <w:r>
              <w:rPr>
                <w:noProof/>
                <w:webHidden/>
              </w:rPr>
              <w:tab/>
            </w:r>
            <w:r>
              <w:rPr>
                <w:noProof/>
                <w:webHidden/>
              </w:rPr>
              <w:fldChar w:fldCharType="begin"/>
            </w:r>
            <w:r>
              <w:rPr>
                <w:noProof/>
                <w:webHidden/>
              </w:rPr>
              <w:instrText xml:space="preserve"> PAGEREF _Toc231995714 \h </w:instrText>
            </w:r>
            <w:r>
              <w:rPr>
                <w:noProof/>
                <w:webHidden/>
              </w:rPr>
            </w:r>
            <w:r>
              <w:rPr>
                <w:noProof/>
                <w:webHidden/>
              </w:rPr>
              <w:fldChar w:fldCharType="separate"/>
            </w:r>
            <w:r>
              <w:rPr>
                <w:noProof/>
                <w:webHidden/>
              </w:rPr>
              <w:t>8</w:t>
            </w:r>
            <w:r>
              <w:rPr>
                <w:noProof/>
                <w:webHidden/>
              </w:rPr>
              <w:fldChar w:fldCharType="end"/>
            </w:r>
          </w:hyperlink>
        </w:p>
        <w:p w14:paraId="323B954C" w14:textId="3F4D8649"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5" w:history="1">
            <w:r w:rsidRPr="009519A1">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Indeksregulering</w:t>
            </w:r>
            <w:r>
              <w:rPr>
                <w:noProof/>
                <w:webHidden/>
              </w:rPr>
              <w:tab/>
            </w:r>
            <w:r>
              <w:rPr>
                <w:noProof/>
                <w:webHidden/>
              </w:rPr>
              <w:fldChar w:fldCharType="begin"/>
            </w:r>
            <w:r>
              <w:rPr>
                <w:noProof/>
                <w:webHidden/>
              </w:rPr>
              <w:instrText xml:space="preserve"> PAGEREF _Toc231995715 \h </w:instrText>
            </w:r>
            <w:r>
              <w:rPr>
                <w:noProof/>
                <w:webHidden/>
              </w:rPr>
            </w:r>
            <w:r>
              <w:rPr>
                <w:noProof/>
                <w:webHidden/>
              </w:rPr>
              <w:fldChar w:fldCharType="separate"/>
            </w:r>
            <w:r>
              <w:rPr>
                <w:noProof/>
                <w:webHidden/>
              </w:rPr>
              <w:t>8</w:t>
            </w:r>
            <w:r>
              <w:rPr>
                <w:noProof/>
                <w:webHidden/>
              </w:rPr>
              <w:fldChar w:fldCharType="end"/>
            </w:r>
          </w:hyperlink>
        </w:p>
        <w:p w14:paraId="32DB4D71" w14:textId="612E99A2" w:rsidR="00905DD4" w:rsidRDefault="00905DD4">
          <w:pPr>
            <w:pStyle w:val="INNH2"/>
            <w:tabs>
              <w:tab w:val="left" w:pos="960"/>
              <w:tab w:val="right" w:leader="dot" w:pos="9056"/>
            </w:tabs>
            <w:rPr>
              <w:rFonts w:asciiTheme="minorHAnsi" w:eastAsiaTheme="minorEastAsia" w:hAnsiTheme="minorHAnsi" w:cstheme="minorBidi"/>
              <w:noProof/>
              <w:kern w:val="2"/>
              <w:sz w:val="24"/>
              <w:szCs w:val="24"/>
              <w:lang w:eastAsia="nn-NO"/>
              <w14:ligatures w14:val="standardContextual"/>
            </w:rPr>
          </w:pPr>
          <w:hyperlink w:anchor="_Toc231995716" w:history="1">
            <w:r w:rsidRPr="009519A1">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noProof/>
                <w:kern w:val="2"/>
                <w:sz w:val="24"/>
                <w:szCs w:val="24"/>
                <w:lang w:eastAsia="nn-NO"/>
                <w14:ligatures w14:val="standardContextual"/>
              </w:rPr>
              <w:tab/>
            </w:r>
            <w:r w:rsidRPr="009519A1">
              <w:rPr>
                <w:rStyle w:val="Hyperkobling"/>
                <w:noProof/>
              </w:rPr>
              <w:t>Entreprenør si sikkerheitsstillelse</w:t>
            </w:r>
            <w:r>
              <w:rPr>
                <w:noProof/>
                <w:webHidden/>
              </w:rPr>
              <w:tab/>
            </w:r>
            <w:r>
              <w:rPr>
                <w:noProof/>
                <w:webHidden/>
              </w:rPr>
              <w:fldChar w:fldCharType="begin"/>
            </w:r>
            <w:r>
              <w:rPr>
                <w:noProof/>
                <w:webHidden/>
              </w:rPr>
              <w:instrText xml:space="preserve"> PAGEREF _Toc231995716 \h </w:instrText>
            </w:r>
            <w:r>
              <w:rPr>
                <w:noProof/>
                <w:webHidden/>
              </w:rPr>
            </w:r>
            <w:r>
              <w:rPr>
                <w:noProof/>
                <w:webHidden/>
              </w:rPr>
              <w:fldChar w:fldCharType="separate"/>
            </w:r>
            <w:r>
              <w:rPr>
                <w:noProof/>
                <w:webHidden/>
              </w:rPr>
              <w:t>8</w:t>
            </w:r>
            <w:r>
              <w:rPr>
                <w:noProof/>
                <w:webHidden/>
              </w:rPr>
              <w:fldChar w:fldCharType="end"/>
            </w:r>
          </w:hyperlink>
        </w:p>
        <w:p w14:paraId="61E037E1" w14:textId="2236C7D0" w:rsidR="000041AE" w:rsidRPr="00CB6E6B" w:rsidRDefault="000041AE" w:rsidP="004E4305">
          <w:r w:rsidRPr="00CB6E6B">
            <w:rPr>
              <w:bCs/>
            </w:rPr>
            <w:fldChar w:fldCharType="end"/>
          </w:r>
        </w:p>
      </w:sdtContent>
    </w:sdt>
    <w:p w14:paraId="4814837B" w14:textId="2B9C4A9F" w:rsidR="0003116D" w:rsidRDefault="0003116D" w:rsidP="004E4305">
      <w:r>
        <w:br w:type="page"/>
      </w:r>
    </w:p>
    <w:p w14:paraId="6A289FF4" w14:textId="23B3A290" w:rsidR="00517B2E" w:rsidRDefault="00517B2E" w:rsidP="004E4305">
      <w:pPr>
        <w:pStyle w:val="Overskrift1"/>
      </w:pPr>
      <w:bookmarkStart w:id="0" w:name="_Toc231995687"/>
      <w:r>
        <w:lastRenderedPageBreak/>
        <w:t>Om</w:t>
      </w:r>
      <w:r w:rsidR="00DC5021">
        <w:t xml:space="preserve"> </w:t>
      </w:r>
      <w:r w:rsidR="00794D7B">
        <w:t>oppdraget</w:t>
      </w:r>
      <w:bookmarkEnd w:id="0"/>
    </w:p>
    <w:p w14:paraId="0CB585EE" w14:textId="30DD0DB9" w:rsidR="00B444F7" w:rsidRPr="00B444F7" w:rsidRDefault="001951E4" w:rsidP="004E4305">
      <w:pPr>
        <w:pStyle w:val="Overskrift2"/>
      </w:pPr>
      <w:bookmarkStart w:id="1" w:name="_Toc231995688"/>
      <w:r w:rsidRPr="001951E4">
        <w:t>Asfaltarbeid for Sogndal kommune</w:t>
      </w:r>
      <w:bookmarkEnd w:id="1"/>
      <w:r w:rsidRPr="001951E4">
        <w:t xml:space="preserve"> </w:t>
      </w:r>
    </w:p>
    <w:p w14:paraId="2CCB767C" w14:textId="5338B877" w:rsidR="00487FAA" w:rsidRPr="005E2557" w:rsidRDefault="0048584C" w:rsidP="004E4305">
      <w:r w:rsidRPr="005E2557">
        <w:t>Kommunen har fleire vegparti som treng oppgradering og ny legging av asfalt.</w:t>
      </w:r>
      <w:r w:rsidR="0085586D" w:rsidRPr="005E2557">
        <w:t xml:space="preserve"> Me skal også asfaltera </w:t>
      </w:r>
      <w:r w:rsidR="00400659" w:rsidRPr="005E2557">
        <w:t>7 fartsdemparar av typen modifisert</w:t>
      </w:r>
      <w:r w:rsidR="005E2557" w:rsidRPr="005E2557">
        <w:t xml:space="preserve"> sirkelhump</w:t>
      </w:r>
      <w:r w:rsidR="00400659" w:rsidRPr="005E2557">
        <w:t>.</w:t>
      </w:r>
    </w:p>
    <w:p w14:paraId="54B8B2B9" w14:textId="77777777" w:rsidR="00517B2E" w:rsidRDefault="00517B2E" w:rsidP="004E4305"/>
    <w:p w14:paraId="148D3DD4" w14:textId="39001F2C" w:rsidR="00487FAA" w:rsidRPr="00CB6E6B" w:rsidRDefault="00487FAA" w:rsidP="004E4305">
      <w:pPr>
        <w:pStyle w:val="Overskrift2"/>
      </w:pPr>
      <w:bookmarkStart w:id="2" w:name="_Toc231995689"/>
      <w:r w:rsidRPr="00CB6E6B">
        <w:t>Behovet</w:t>
      </w:r>
      <w:bookmarkEnd w:id="2"/>
    </w:p>
    <w:p w14:paraId="62E995D3" w14:textId="1E7D26EA" w:rsidR="00841300" w:rsidRDefault="00841300" w:rsidP="00841300">
      <w:r>
        <w:t xml:space="preserve">Kommunen ser eit behov for å reasfaltera fleire </w:t>
      </w:r>
      <w:r w:rsidR="00EA202B">
        <w:t xml:space="preserve">både mindre og større </w:t>
      </w:r>
      <w:r>
        <w:t>vegparti i kommunen for å oppgradera vegstandaren i Sogndal kommune for å hindra at vegane blir verre enn dei er idag.</w:t>
      </w:r>
      <w:r w:rsidR="00400930">
        <w:t xml:space="preserve"> </w:t>
      </w:r>
    </w:p>
    <w:p w14:paraId="3625A6D4" w14:textId="77777777" w:rsidR="00841300" w:rsidRDefault="00841300" w:rsidP="00841300"/>
    <w:p w14:paraId="42A0B89E" w14:textId="7BB3DA9A" w:rsidR="00593E27" w:rsidRDefault="00841300" w:rsidP="00841300">
      <w:r w:rsidRPr="00435F44">
        <w:t xml:space="preserve">Totalkostnadane knytt til asfaltering av dei forskjellige vegpartia er verdiestimert til </w:t>
      </w:r>
      <w:r w:rsidR="0076130C">
        <w:t>ca</w:t>
      </w:r>
      <w:r w:rsidR="00A023AC">
        <w:t xml:space="preserve"> MNOK</w:t>
      </w:r>
      <w:r w:rsidRPr="00435F44">
        <w:t xml:space="preserve"> </w:t>
      </w:r>
      <w:r w:rsidR="00435F44" w:rsidRPr="00435F44">
        <w:t>3</w:t>
      </w:r>
      <w:r w:rsidR="003641B4" w:rsidRPr="00435F44">
        <w:t>,</w:t>
      </w:r>
      <w:r w:rsidR="00D7793E">
        <w:t>5</w:t>
      </w:r>
      <w:r w:rsidRPr="00435F44">
        <w:t xml:space="preserve"> </w:t>
      </w:r>
      <w:r w:rsidR="00435F44" w:rsidRPr="00435F44">
        <w:t>eks</w:t>
      </w:r>
      <w:r w:rsidRPr="00435F44">
        <w:t xml:space="preserve">. mva. </w:t>
      </w:r>
      <w:r>
        <w:t xml:space="preserve">Totalt er ca. </w:t>
      </w:r>
      <w:r w:rsidR="00BB28F1">
        <w:t>1</w:t>
      </w:r>
      <w:r w:rsidR="00AC038F">
        <w:t>1</w:t>
      </w:r>
      <w:r w:rsidR="002E11A6">
        <w:t>5</w:t>
      </w:r>
      <w:r w:rsidR="00BB28F1">
        <w:t>00</w:t>
      </w:r>
      <w:r>
        <w:t>m2 som skal asfalterast, dette består både av vegparti, snuplassar og lappar.</w:t>
      </w:r>
      <w:r w:rsidR="00BB28F1">
        <w:t xml:space="preserve"> Og </w:t>
      </w:r>
      <w:r w:rsidR="00F9789D">
        <w:t>7 fartsdemparar som skal etablerast.</w:t>
      </w:r>
      <w:r>
        <w:t xml:space="preserve"> Verdiestimatet er inkludert riggkostnadar, tilpassing mot avkøyrsler/sidevegar, tilpassing rundt kummar og sluk og arbeidsvarslingar.</w:t>
      </w:r>
    </w:p>
    <w:p w14:paraId="46922809" w14:textId="77777777" w:rsidR="003402BF" w:rsidRDefault="003402BF" w:rsidP="00841300"/>
    <w:p w14:paraId="7932481C" w14:textId="313F057B" w:rsidR="003402BF" w:rsidRPr="0023752C" w:rsidRDefault="003402BF" w:rsidP="00841300">
      <w:r w:rsidRPr="0023752C">
        <w:t xml:space="preserve">Sjå Vedlegg </w:t>
      </w:r>
      <w:r w:rsidR="001620A2" w:rsidRPr="0023752C">
        <w:t>4</w:t>
      </w:r>
      <w:r w:rsidR="00FC7551" w:rsidRPr="0023752C">
        <w:t xml:space="preserve"> </w:t>
      </w:r>
      <w:r w:rsidR="00E6261A" w:rsidRPr="0023752C">
        <w:t>Asfaltering Sogndal 2026 for meir informasjon</w:t>
      </w:r>
      <w:r w:rsidR="00174B0E" w:rsidRPr="0023752C">
        <w:t>.</w:t>
      </w:r>
    </w:p>
    <w:p w14:paraId="3D1BE0EA" w14:textId="77777777" w:rsidR="00841300" w:rsidRDefault="00841300" w:rsidP="00841300"/>
    <w:p w14:paraId="45A72994" w14:textId="7C45CE4B" w:rsidR="00593E27" w:rsidRPr="00CB6E6B" w:rsidRDefault="00593E27" w:rsidP="00593E27">
      <w:pPr>
        <w:pStyle w:val="Overskrift2"/>
      </w:pPr>
      <w:bookmarkStart w:id="3" w:name="_Toc231995690"/>
      <w:r w:rsidRPr="00CB6E6B">
        <w:t>Opsjon</w:t>
      </w:r>
      <w:bookmarkEnd w:id="3"/>
    </w:p>
    <w:p w14:paraId="22EEFE86" w14:textId="3B02C82A" w:rsidR="00593E27" w:rsidRPr="00CC70C7" w:rsidRDefault="00E95C37" w:rsidP="004E4305">
      <w:r>
        <w:t>Eit par av vegstrekningane er definert som opsjonar</w:t>
      </w:r>
      <w:r w:rsidR="002C5DE2">
        <w:t>, sjå vedlegg 3 Prisskjema</w:t>
      </w:r>
      <w:r w:rsidR="004854F9">
        <w:t>.</w:t>
      </w:r>
      <w:r>
        <w:t xml:space="preserve"> </w:t>
      </w:r>
      <w:r w:rsidR="0023752C">
        <w:t>Det kan vere aktuelt med mindre tilleggsarbeid</w:t>
      </w:r>
      <w:r>
        <w:t xml:space="preserve"> i tillegg til </w:t>
      </w:r>
      <w:r w:rsidR="00085A7C">
        <w:t>vegstrekningane som er gjeve opp</w:t>
      </w:r>
      <w:r w:rsidR="007B6999">
        <w:t xml:space="preserve">. </w:t>
      </w:r>
      <w:r w:rsidR="00094A8D">
        <w:t>Relevante o</w:t>
      </w:r>
      <w:r w:rsidR="007B6999">
        <w:t xml:space="preserve">ppgjevne prisar </w:t>
      </w:r>
      <w:r w:rsidR="00881112">
        <w:t xml:space="preserve">vil i tilfelle nyttast som utgangspunkt for </w:t>
      </w:r>
      <w:r w:rsidR="00F1592F">
        <w:t>pris</w:t>
      </w:r>
      <w:r w:rsidR="00192012">
        <w:t>.</w:t>
      </w:r>
    </w:p>
    <w:p w14:paraId="37FF7DFD" w14:textId="77777777" w:rsidR="00DC5021" w:rsidRPr="00CC70C7" w:rsidRDefault="00DC5021" w:rsidP="004E4305"/>
    <w:p w14:paraId="63364FDA" w14:textId="520FC3ED" w:rsidR="00487FAA" w:rsidRPr="00CB6E6B" w:rsidRDefault="00487FAA" w:rsidP="004E4305">
      <w:pPr>
        <w:pStyle w:val="Overskrift2"/>
      </w:pPr>
      <w:bookmarkStart w:id="4" w:name="_Toc231995691"/>
      <w:r w:rsidRPr="00CB6E6B">
        <w:t>Kvalitetssikring</w:t>
      </w:r>
      <w:bookmarkEnd w:id="4"/>
      <w:r w:rsidRPr="00CB6E6B">
        <w:t xml:space="preserve"> </w:t>
      </w:r>
    </w:p>
    <w:p w14:paraId="35A25A77" w14:textId="77777777" w:rsidR="00487FAA" w:rsidRDefault="00487FAA" w:rsidP="004E4305">
      <w:r w:rsidRPr="00CB6E6B">
        <w:t>All dokumentasjon som inngår i produksjonskontrollsystemet til entreprenøren, skal på oppmoding leggjast fram for oppdragsgivar seinast ei veke etter at slik oppmoding er fremja.</w:t>
      </w:r>
    </w:p>
    <w:p w14:paraId="12B404CC" w14:textId="77777777" w:rsidR="00DC5021" w:rsidRPr="00CB6E6B" w:rsidRDefault="00DC5021" w:rsidP="004E4305"/>
    <w:p w14:paraId="3075578E" w14:textId="77777777" w:rsidR="00487FAA" w:rsidRPr="00CB6E6B" w:rsidRDefault="00487FAA" w:rsidP="004E4305">
      <w:pPr>
        <w:pStyle w:val="Overskrift2"/>
      </w:pPr>
      <w:bookmarkStart w:id="5" w:name="_Toc231995692"/>
      <w:r w:rsidRPr="00CB6E6B">
        <w:t>HMS og risikovurdering</w:t>
      </w:r>
      <w:bookmarkEnd w:id="5"/>
    </w:p>
    <w:p w14:paraId="20ACB1A3" w14:textId="77777777" w:rsidR="00487FAA" w:rsidRPr="00CB6E6B" w:rsidRDefault="00487FAA" w:rsidP="004E4305">
      <w:r w:rsidRPr="00CB6E6B">
        <w:t>Det er utarbeidd ein generell HMS-plan og risikoanalyse i samsvar med vedlegg. Vald tilbydar må sjølv utarbeida sin eigen HMS-plan basert på oppdragsgivars vurderingar</w:t>
      </w:r>
    </w:p>
    <w:p w14:paraId="11B2211D" w14:textId="77777777" w:rsidR="00735E31" w:rsidRPr="00CB6E6B" w:rsidRDefault="00735E31" w:rsidP="004E4305"/>
    <w:p w14:paraId="1C2785E5" w14:textId="3FC8B41A" w:rsidR="00487FAA" w:rsidRDefault="00487FAA" w:rsidP="004E4305">
      <w:r w:rsidRPr="00D20B06">
        <w:t>Entreprenør skal sjølv forsikra seg og sørgja for påvising av straumkablar, fiberkablar eller andre kablar utanom VA infrastruktur i grunnen som kan komma i konflikt med tiltaket. Kommunen vil på førespurnad frå entreprenør påvisa kablar tilknytt eigen VA infrastruktur.</w:t>
      </w:r>
      <w:r w:rsidRPr="00CB6E6B">
        <w:t xml:space="preserve"> </w:t>
      </w:r>
    </w:p>
    <w:p w14:paraId="75E83057" w14:textId="77777777" w:rsidR="00DC5021" w:rsidRPr="00CB6E6B" w:rsidRDefault="00DC5021" w:rsidP="004E4305"/>
    <w:p w14:paraId="33486734" w14:textId="77777777" w:rsidR="00487FAA" w:rsidRPr="00CB6E6B" w:rsidRDefault="00487FAA" w:rsidP="004E4305">
      <w:pPr>
        <w:pStyle w:val="Overskrift2"/>
      </w:pPr>
      <w:bookmarkStart w:id="6" w:name="_Toc231995693"/>
      <w:r w:rsidRPr="00CB6E6B">
        <w:t>Opplæring og kompetanse</w:t>
      </w:r>
      <w:bookmarkEnd w:id="6"/>
    </w:p>
    <w:p w14:paraId="7BABF487" w14:textId="645D1698" w:rsidR="00487FAA" w:rsidRPr="00CB6E6B" w:rsidRDefault="00487FAA" w:rsidP="004E4305">
      <w:r w:rsidRPr="00CB6E6B">
        <w:t xml:space="preserve">Entreprenøren skal sørgja for at det blir gitt opplæring i risiko og helsefarar ved utføring av </w:t>
      </w:r>
      <w:r w:rsidR="00735E31" w:rsidRPr="00CB6E6B">
        <w:t>kontraktarbeidet</w:t>
      </w:r>
      <w:r w:rsidRPr="00CB6E6B">
        <w:t xml:space="preserve">. </w:t>
      </w:r>
    </w:p>
    <w:p w14:paraId="013C275D" w14:textId="77777777" w:rsidR="00735E31" w:rsidRPr="00CB6E6B" w:rsidRDefault="00735E31" w:rsidP="004E4305"/>
    <w:p w14:paraId="0ED0D98E" w14:textId="79AD1CF0" w:rsidR="00487FAA" w:rsidRPr="00CB6E6B" w:rsidRDefault="00487FAA" w:rsidP="004E4305">
      <w:r w:rsidRPr="00CB6E6B">
        <w:t xml:space="preserve">Entreprenøren skal utarbeida prosedyrar som sikrar at kvar enkelt arbeidstakar blir gitt nødvendig tryggingsopplæring av generell karakter og opplæring i risikomoment ved aktuelle arbeidsoperasjonar. </w:t>
      </w:r>
    </w:p>
    <w:p w14:paraId="3431B1FB" w14:textId="77777777" w:rsidR="00735E31" w:rsidRPr="00CB6E6B" w:rsidRDefault="00735E31" w:rsidP="004E4305"/>
    <w:p w14:paraId="7D36CF75" w14:textId="6238B2D6" w:rsidR="00487FAA" w:rsidRPr="00CB6E6B" w:rsidRDefault="00487FAA" w:rsidP="004E4305">
      <w:r w:rsidRPr="00CB6E6B">
        <w:t xml:space="preserve">Entreprenøren skal utarbeida prosedyrar som sikrar at all bruk av maskiner, utstyr o.l. blir utført av kvalifiserte personell som har fått nødvendig opplæring. </w:t>
      </w:r>
    </w:p>
    <w:p w14:paraId="319BC46D" w14:textId="77777777" w:rsidR="00735E31" w:rsidRPr="00CB6E6B" w:rsidRDefault="00735E31" w:rsidP="004E4305"/>
    <w:p w14:paraId="3AC1C885" w14:textId="7185B5C9" w:rsidR="00487FAA" w:rsidRPr="00CB6E6B" w:rsidRDefault="00487FAA" w:rsidP="004E4305">
      <w:r w:rsidRPr="00CB6E6B">
        <w:t xml:space="preserve">Kvalifikasjonar skal dokumenterast. Kopi av slik dokumentasjon skal oppbevarast av hovudbedrift. </w:t>
      </w:r>
    </w:p>
    <w:p w14:paraId="7E4F3E2C" w14:textId="77777777" w:rsidR="00323B88" w:rsidRPr="00CB6E6B" w:rsidRDefault="00323B88" w:rsidP="004E4305"/>
    <w:p w14:paraId="37366A76" w14:textId="0C0A32E5" w:rsidR="00487FAA" w:rsidRPr="00CB6E6B" w:rsidRDefault="00487FAA" w:rsidP="004E4305">
      <w:r w:rsidRPr="00CB6E6B">
        <w:t>Følgjande krav til dokumentert opplæring gjeld for denne kontrakten:</w:t>
      </w:r>
    </w:p>
    <w:p w14:paraId="3D9F0A08" w14:textId="77777777" w:rsidR="00487FAA" w:rsidRPr="00CB6E6B" w:rsidRDefault="00487FAA" w:rsidP="004E4305">
      <w:pPr>
        <w:pStyle w:val="Listeavsnitt"/>
        <w:numPr>
          <w:ilvl w:val="0"/>
          <w:numId w:val="2"/>
        </w:numPr>
      </w:pPr>
      <w:r w:rsidRPr="00CB6E6B">
        <w:t>Generell tryggingsopplæring</w:t>
      </w:r>
    </w:p>
    <w:p w14:paraId="1950B498" w14:textId="77777777" w:rsidR="00487FAA" w:rsidRPr="00CB6E6B" w:rsidRDefault="00487FAA" w:rsidP="004E4305">
      <w:pPr>
        <w:pStyle w:val="Listeavsnitt"/>
        <w:numPr>
          <w:ilvl w:val="0"/>
          <w:numId w:val="2"/>
        </w:numPr>
      </w:pPr>
      <w:r w:rsidRPr="00CB6E6B">
        <w:t>Arbeidsvarslingskurs i samsvar med Handbok N301</w:t>
      </w:r>
    </w:p>
    <w:p w14:paraId="482CDCF9" w14:textId="77777777" w:rsidR="00487FAA" w:rsidRPr="00CB6E6B" w:rsidRDefault="00487FAA" w:rsidP="004E4305">
      <w:pPr>
        <w:pStyle w:val="Listeavsnitt"/>
        <w:numPr>
          <w:ilvl w:val="0"/>
          <w:numId w:val="2"/>
        </w:numPr>
      </w:pPr>
      <w:r w:rsidRPr="00CB6E6B">
        <w:t>Førstehjelpskurs</w:t>
      </w:r>
    </w:p>
    <w:p w14:paraId="59F34D25" w14:textId="77777777" w:rsidR="00487FAA" w:rsidRPr="00CB6E6B" w:rsidRDefault="00487FAA" w:rsidP="004E4305">
      <w:r w:rsidRPr="00CB6E6B">
        <w:t>Alle som skal arbeida på eller langs veg i samband med gjennomføringa av kontraktarbeidet skal ha gått gjennom godkjent opplæring i arbeidsvarsling og dessutan ha tilhøyrande kursbevis for dette. Dette gjeld tilsette hos hovudentreprenør så vel hos evt. underentreprenørar.</w:t>
      </w:r>
    </w:p>
    <w:p w14:paraId="4AF90F94" w14:textId="77777777" w:rsidR="00323B88" w:rsidRPr="00CB6E6B" w:rsidRDefault="00323B88" w:rsidP="004E4305"/>
    <w:p w14:paraId="65E37090" w14:textId="41112D06" w:rsidR="00487FAA" w:rsidRDefault="00487FAA" w:rsidP="004E4305">
      <w:r w:rsidRPr="00CB6E6B">
        <w:t>Det er entreprenørs ansvar at personell har godkjent verneutstyr og synlegheitsklede som krevst for arbeidet.</w:t>
      </w:r>
    </w:p>
    <w:p w14:paraId="215DFC0F" w14:textId="77777777" w:rsidR="00DC5021" w:rsidRPr="00CB6E6B" w:rsidRDefault="00DC5021" w:rsidP="004E4305"/>
    <w:p w14:paraId="61622245" w14:textId="77777777" w:rsidR="00487FAA" w:rsidRPr="00CB6E6B" w:rsidRDefault="00487FAA" w:rsidP="004E4305">
      <w:pPr>
        <w:pStyle w:val="Overskrift2"/>
      </w:pPr>
      <w:bookmarkStart w:id="7" w:name="_Toc231995694"/>
      <w:r w:rsidRPr="00CB6E6B">
        <w:t>Arbeidsvarsling</w:t>
      </w:r>
      <w:bookmarkEnd w:id="7"/>
    </w:p>
    <w:p w14:paraId="24268B18" w14:textId="77777777" w:rsidR="00323B88" w:rsidRPr="00CB6E6B" w:rsidRDefault="00487FAA" w:rsidP="004E4305">
      <w:r w:rsidRPr="00CB6E6B">
        <w:t>Det skal søkjast om arbeidsvarsling i samsvar med Vegvesenets handbok N301 "Arbeid på og ved veg”.</w:t>
      </w:r>
    </w:p>
    <w:p w14:paraId="2F5AC47C" w14:textId="7D7C49C2" w:rsidR="00487FAA" w:rsidRPr="00CB6E6B" w:rsidRDefault="00487FAA" w:rsidP="004E4305">
      <w:r w:rsidRPr="00CB6E6B">
        <w:t>Alle som jobbar på eller ved veg i samband med gjennomføringa av denne kontrakten skal ha gyldig/relevant kursbevis for bestått kurs i «arbeidsvarsling». Dette gjeld så vel eigne tilsette som underleverandørar. Det er ansvaret til hovudentreprenøren å sjå til at alle til kvar tid har gyldig attest.</w:t>
      </w:r>
    </w:p>
    <w:p w14:paraId="68BC7CBA" w14:textId="77777777" w:rsidR="00323B88" w:rsidRPr="00CB6E6B" w:rsidRDefault="00323B88" w:rsidP="004E4305"/>
    <w:p w14:paraId="48308584" w14:textId="02B8EE4A" w:rsidR="00487FAA" w:rsidRDefault="00487FAA" w:rsidP="004E4305">
      <w:r w:rsidRPr="00CB6E6B">
        <w:t>Entreprenøren skal sjølv utarbeida arbeidsvarslingsplan</w:t>
      </w:r>
      <w:r w:rsidR="00557A41" w:rsidRPr="00CB6E6B">
        <w:t xml:space="preserve"> </w:t>
      </w:r>
      <w:r w:rsidR="00D65030" w:rsidRPr="00CB6E6B">
        <w:t xml:space="preserve">og skiltplan </w:t>
      </w:r>
      <w:r w:rsidRPr="00CB6E6B">
        <w:t>for arbeid</w:t>
      </w:r>
      <w:r w:rsidR="00D65030" w:rsidRPr="00CB6E6B">
        <w:t>a</w:t>
      </w:r>
      <w:r w:rsidRPr="00CB6E6B">
        <w:t xml:space="preserve">. Søknaden til entreprenøren skal m.a. innehalda eit kart over den aktuelle arbeidsstaden og dessutan beskriving av ein konkret arbeidsvarslingsplan for det arbeidet som er planlagt utført. Entreprenøren må rekna med at det vil krevja mellom </w:t>
      </w:r>
      <w:r w:rsidR="00734651" w:rsidRPr="00CB6E6B">
        <w:t>7-14</w:t>
      </w:r>
      <w:r w:rsidRPr="00CB6E6B">
        <w:t xml:space="preserve"> arbeidsdagar for å få behandla nemnde søknad.</w:t>
      </w:r>
    </w:p>
    <w:p w14:paraId="5CA07D7F" w14:textId="77777777" w:rsidR="008F0C63" w:rsidRDefault="008F0C63" w:rsidP="004E4305"/>
    <w:p w14:paraId="4CAFF81E" w14:textId="77777777" w:rsidR="007919A4" w:rsidRPr="00CB6E6B" w:rsidRDefault="007919A4" w:rsidP="004E4305"/>
    <w:p w14:paraId="087EE2D6" w14:textId="47FD7BF7" w:rsidR="00487FAA" w:rsidRPr="00CB6E6B" w:rsidRDefault="00487FAA" w:rsidP="004E4305">
      <w:r w:rsidRPr="00CB6E6B">
        <w:t>Det skal føreligge godkjende arbeidsvarslingsplanar før arbeidsvarsling blir utplassert, og før arbeid</w:t>
      </w:r>
      <w:r w:rsidR="00AF79F2" w:rsidRPr="00CB6E6B">
        <w:t xml:space="preserve"> på staden kan</w:t>
      </w:r>
      <w:r w:rsidRPr="00CB6E6B">
        <w:t xml:space="preserve"> påbyrja. Det er ansvaret til entreprenøren å utarbeid</w:t>
      </w:r>
      <w:r w:rsidR="00A91983" w:rsidRPr="00CB6E6B">
        <w:t>a</w:t>
      </w:r>
      <w:r w:rsidRPr="00CB6E6B">
        <w:t xml:space="preserve"> og send</w:t>
      </w:r>
      <w:r w:rsidR="00A91983" w:rsidRPr="00CB6E6B">
        <w:t>a</w:t>
      </w:r>
      <w:r w:rsidRPr="00CB6E6B">
        <w:t xml:space="preserve"> desse planane i</w:t>
      </w:r>
      <w:r w:rsidR="00A91983" w:rsidRPr="00CB6E6B">
        <w:t>nn i</w:t>
      </w:r>
      <w:r w:rsidRPr="00CB6E6B">
        <w:t xml:space="preserve"> tide. </w:t>
      </w:r>
    </w:p>
    <w:p w14:paraId="2DB35E38" w14:textId="77777777" w:rsidR="007919A4" w:rsidRPr="00CB6E6B" w:rsidRDefault="007919A4" w:rsidP="004E4305"/>
    <w:p w14:paraId="06D0E2F8" w14:textId="7FA819F0" w:rsidR="00487FAA" w:rsidRPr="00CB6E6B" w:rsidRDefault="00487FAA" w:rsidP="004E4305">
      <w:r w:rsidRPr="00CB6E6B">
        <w:t xml:space="preserve">Dersom ikkje anna er avtalt, er entreprenøren ansvarleg for den praktiske gjennomføringa, og ber alle utgifter knytt til utarbeiding av skiltplanar og skilting. Dvs. at kostnadene </w:t>
      </w:r>
      <w:r w:rsidR="0002219D" w:rsidRPr="00CB6E6B">
        <w:t>må</w:t>
      </w:r>
      <w:r w:rsidRPr="00CB6E6B">
        <w:t xml:space="preserve"> rekna</w:t>
      </w:r>
      <w:r w:rsidR="0002219D" w:rsidRPr="00CB6E6B">
        <w:t>st</w:t>
      </w:r>
      <w:r w:rsidRPr="00CB6E6B">
        <w:t xml:space="preserve"> inn i tilboden pris. </w:t>
      </w:r>
    </w:p>
    <w:p w14:paraId="0709A9F8" w14:textId="77777777" w:rsidR="007919A4" w:rsidRPr="00CB6E6B" w:rsidRDefault="007919A4" w:rsidP="004E4305"/>
    <w:p w14:paraId="169FF28D" w14:textId="5AF25FEF" w:rsidR="00487FAA" w:rsidRDefault="00487FAA" w:rsidP="004E4305">
      <w:r w:rsidRPr="00CB6E6B">
        <w:t xml:space="preserve">Entreprenøren skal </w:t>
      </w:r>
      <w:r w:rsidR="007058AA" w:rsidRPr="00CB6E6B">
        <w:t>føra opp</w:t>
      </w:r>
      <w:r w:rsidRPr="00CB6E6B">
        <w:t xml:space="preserve"> ansvarshavande for arbeidsvarslinga. </w:t>
      </w:r>
      <w:r w:rsidR="007058AA" w:rsidRPr="00CB6E6B">
        <w:t>A</w:t>
      </w:r>
      <w:r w:rsidRPr="00CB6E6B">
        <w:t>rbeidsvarsling skal i kvart tilfelle dokumenterast av entreprenøren ved føring av loggbok.</w:t>
      </w:r>
    </w:p>
    <w:p w14:paraId="179F61A1" w14:textId="77777777" w:rsidR="00DC5021" w:rsidRPr="00CB6E6B" w:rsidRDefault="00DC5021" w:rsidP="004E4305"/>
    <w:p w14:paraId="1128D661" w14:textId="77777777" w:rsidR="00487FAA" w:rsidRPr="004E4305" w:rsidRDefault="00487FAA" w:rsidP="004E4305">
      <w:pPr>
        <w:pStyle w:val="Overskrift2"/>
      </w:pPr>
      <w:bookmarkStart w:id="8" w:name="_Toc231995695"/>
      <w:r w:rsidRPr="004E4305">
        <w:t>Omsyn til omgjevnadane</w:t>
      </w:r>
      <w:bookmarkEnd w:id="8"/>
    </w:p>
    <w:p w14:paraId="66B501D5" w14:textId="33264D14" w:rsidR="00487FAA" w:rsidRDefault="00487FAA" w:rsidP="004E4305">
      <w:r w:rsidRPr="00CB6E6B">
        <w:t>Entreprenøren skal under arbeidets gang ta omsyn til omg</w:t>
      </w:r>
      <w:r w:rsidR="00642189">
        <w:t>je</w:t>
      </w:r>
      <w:r w:rsidRPr="00CB6E6B">
        <w:t>vnadane, slik at ikkje naboar og partane det gjeld, blir sjenerte av unødig som støv, støy, ristingar, utslepp og avfall etc. I samarbeid med oppdragsgivar, skal entreprenøren gi fortløpande informasjon til ramma partar ved behov.</w:t>
      </w:r>
    </w:p>
    <w:p w14:paraId="3986DD7C" w14:textId="77777777" w:rsidR="004D0542" w:rsidRDefault="004D0542" w:rsidP="004E4305"/>
    <w:p w14:paraId="11C77293" w14:textId="61B929BD" w:rsidR="00DF692A" w:rsidRDefault="004D0542" w:rsidP="004E4305">
      <w:pPr>
        <w:rPr>
          <w:lang w:eastAsia="nb-NO"/>
        </w:rPr>
      </w:pPr>
      <w:r w:rsidRPr="00642189">
        <w:rPr>
          <w:lang w:eastAsia="nb-NO"/>
        </w:rPr>
        <w:lastRenderedPageBreak/>
        <w:t>Bebuarane og bedrifter i området må til kvar tid vera sikra forsvarleg tilkomst. Eventuell stenging må avtalast med bebuarane/varslast på førehand.</w:t>
      </w:r>
    </w:p>
    <w:p w14:paraId="2ED281A7" w14:textId="77777777" w:rsidR="00DC5021" w:rsidRPr="00CB6E6B" w:rsidRDefault="00DC5021" w:rsidP="004E4305"/>
    <w:p w14:paraId="491423DE" w14:textId="77777777" w:rsidR="00487FAA" w:rsidRPr="00CB6E6B" w:rsidRDefault="00487FAA" w:rsidP="004E4305">
      <w:pPr>
        <w:pStyle w:val="Overskrift2"/>
      </w:pPr>
      <w:bookmarkStart w:id="9" w:name="_Toc231995696"/>
      <w:r w:rsidRPr="00CB6E6B">
        <w:t>Reinhald, orden og sikring av arbeidsplassen</w:t>
      </w:r>
      <w:bookmarkEnd w:id="9"/>
    </w:p>
    <w:p w14:paraId="0055876E" w14:textId="7FFF291E" w:rsidR="00DF692A" w:rsidRPr="004D0542" w:rsidRDefault="004D0542" w:rsidP="00DF692A">
      <w:pPr>
        <w:rPr>
          <w:lang w:eastAsia="nb-NO"/>
        </w:rPr>
      </w:pPr>
      <w:r>
        <w:t>Leverandør</w:t>
      </w:r>
      <w:r w:rsidR="00487FAA" w:rsidRPr="00CB6E6B">
        <w:t xml:space="preserve"> skal innarbeida rutinar som sikrar at uønskte hendingar ikkje skjer på grunn av arbeid som blir omfatta av denne kontrakten. Det skal takast spesielt omsyn til barn, naboar og mjuke trafikantar. </w:t>
      </w:r>
      <w:r w:rsidR="00DF692A" w:rsidRPr="0045155C">
        <w:rPr>
          <w:lang w:eastAsia="nb-NO"/>
        </w:rPr>
        <w:t xml:space="preserve">Arbeidsplassen skal til kvar tid vera oversiktleg og ryddig. Generelt gjeld at anleggsområdet, og dessutan dei enkelte anlegga og arbeidsstader skal avsperrast og sikrast på den tryggaste måten  mot uhell og ulykker. </w:t>
      </w:r>
    </w:p>
    <w:p w14:paraId="1FA241C3" w14:textId="77777777" w:rsidR="007919A4" w:rsidRPr="00CB6E6B" w:rsidRDefault="007919A4" w:rsidP="004E4305"/>
    <w:p w14:paraId="24B0CD2C" w14:textId="6DA2F51D" w:rsidR="00487FAA" w:rsidRPr="00CB6E6B" w:rsidRDefault="00487FAA" w:rsidP="004E4305">
      <w:r w:rsidRPr="00CB6E6B">
        <w:t xml:space="preserve">Avfall skal leverast til godkjend avfallsmottak. </w:t>
      </w:r>
    </w:p>
    <w:p w14:paraId="2DBBDC70" w14:textId="77777777" w:rsidR="00487FAA" w:rsidRPr="00CB6E6B" w:rsidRDefault="00487FAA" w:rsidP="004E4305">
      <w:r w:rsidRPr="00CB6E6B">
        <w:t>Reingjering av utstyr skal berre skje på ein måte og på ein stad som ikkje utset trafikantar, naboar, arbeidarar eller andre for fare eller er til sjenanse/skade for omgjevnadane.</w:t>
      </w:r>
    </w:p>
    <w:p w14:paraId="3FDB91BB" w14:textId="77777777" w:rsidR="00CF71A5" w:rsidRPr="00CB6E6B" w:rsidRDefault="00CF71A5" w:rsidP="004E4305"/>
    <w:p w14:paraId="1B048B28" w14:textId="0B831C26" w:rsidR="00487FAA" w:rsidRPr="001D44CF" w:rsidRDefault="00487FAA" w:rsidP="004E4305">
      <w:r w:rsidRPr="001D44CF">
        <w:t>Søl skal straks fjernast og området evt. vaskast. Dersom søl førekjem, kan oppdragsgivar utføra fjerninga for entreprenørs rekning. Evt. skader som entreprenør forårsakar skal dekkjast av entreprenør.</w:t>
      </w:r>
    </w:p>
    <w:p w14:paraId="16097C2A" w14:textId="77777777" w:rsidR="00DC5021" w:rsidRPr="00CB6E6B" w:rsidRDefault="00DC5021" w:rsidP="004E4305"/>
    <w:p w14:paraId="185B488A" w14:textId="77777777" w:rsidR="00487FAA" w:rsidRPr="00CB6E6B" w:rsidRDefault="00487FAA" w:rsidP="004E4305">
      <w:pPr>
        <w:pStyle w:val="Overskrift2"/>
      </w:pPr>
      <w:bookmarkStart w:id="10" w:name="_Toc231995697"/>
      <w:r w:rsidRPr="00CB6E6B">
        <w:t>Krav til utføring</w:t>
      </w:r>
      <w:bookmarkEnd w:id="10"/>
    </w:p>
    <w:p w14:paraId="52780C6D" w14:textId="2286AD4F" w:rsidR="00A265E6" w:rsidRDefault="00A265E6" w:rsidP="00DA1C96">
      <w:pPr>
        <w:pStyle w:val="pf0"/>
        <w:spacing w:before="0" w:beforeAutospacing="0" w:after="0" w:afterAutospacing="0"/>
        <w:rPr>
          <w:rFonts w:ascii="Arial" w:eastAsiaTheme="minorHAnsi" w:hAnsi="Arial" w:cs="Arial"/>
          <w:lang w:eastAsia="en-US"/>
        </w:rPr>
      </w:pPr>
      <w:r w:rsidRPr="00A265E6">
        <w:rPr>
          <w:rFonts w:ascii="Arial" w:eastAsiaTheme="minorHAnsi" w:hAnsi="Arial" w:cs="Arial"/>
          <w:lang w:eastAsia="en-US"/>
        </w:rPr>
        <w:t>Topplaget skal minimum vera på 5cm Agb 11</w:t>
      </w:r>
      <w:r>
        <w:rPr>
          <w:rFonts w:ascii="Arial" w:eastAsiaTheme="minorHAnsi" w:hAnsi="Arial" w:cs="Arial"/>
          <w:lang w:eastAsia="en-US"/>
        </w:rPr>
        <w:t xml:space="preserve">. </w:t>
      </w:r>
      <w:r w:rsidR="00DA1C96">
        <w:rPr>
          <w:rFonts w:ascii="Arial" w:eastAsiaTheme="minorHAnsi" w:hAnsi="Arial" w:cs="Arial"/>
          <w:lang w:eastAsia="en-US"/>
        </w:rPr>
        <w:t xml:space="preserve">Arbeidet skal fullførast med </w:t>
      </w:r>
      <w:r w:rsidR="002609E7">
        <w:rPr>
          <w:rFonts w:ascii="Arial" w:eastAsiaTheme="minorHAnsi" w:hAnsi="Arial" w:cs="Arial"/>
          <w:lang w:eastAsia="en-US"/>
        </w:rPr>
        <w:t>god kvalitet</w:t>
      </w:r>
      <w:r w:rsidR="005630D9">
        <w:rPr>
          <w:rFonts w:ascii="Arial" w:eastAsiaTheme="minorHAnsi" w:hAnsi="Arial" w:cs="Arial"/>
          <w:lang w:eastAsia="en-US"/>
        </w:rPr>
        <w:t xml:space="preserve"> med tilpassing rundt kummar</w:t>
      </w:r>
      <w:r w:rsidR="00B82E05">
        <w:rPr>
          <w:rFonts w:ascii="Arial" w:eastAsiaTheme="minorHAnsi" w:hAnsi="Arial" w:cs="Arial"/>
          <w:lang w:eastAsia="en-US"/>
        </w:rPr>
        <w:t>, sluk</w:t>
      </w:r>
      <w:r w:rsidR="007D548B">
        <w:rPr>
          <w:rFonts w:ascii="Arial" w:eastAsiaTheme="minorHAnsi" w:hAnsi="Arial" w:cs="Arial"/>
          <w:lang w:eastAsia="en-US"/>
        </w:rPr>
        <w:t>, og avslutning mot asfaltkant</w:t>
      </w:r>
      <w:r w:rsidR="00572C7E">
        <w:rPr>
          <w:rFonts w:ascii="Arial" w:eastAsiaTheme="minorHAnsi" w:hAnsi="Arial" w:cs="Arial"/>
          <w:lang w:eastAsia="en-US"/>
        </w:rPr>
        <w:t>a</w:t>
      </w:r>
      <w:r w:rsidR="007D548B">
        <w:rPr>
          <w:rFonts w:ascii="Arial" w:eastAsiaTheme="minorHAnsi" w:hAnsi="Arial" w:cs="Arial"/>
          <w:lang w:eastAsia="en-US"/>
        </w:rPr>
        <w:t>r</w:t>
      </w:r>
      <w:r w:rsidR="00572C7E">
        <w:rPr>
          <w:rFonts w:ascii="Arial" w:eastAsiaTheme="minorHAnsi" w:hAnsi="Arial" w:cs="Arial"/>
          <w:lang w:eastAsia="en-US"/>
        </w:rPr>
        <w:t xml:space="preserve"> og </w:t>
      </w:r>
      <w:r w:rsidR="00B7296B">
        <w:rPr>
          <w:rFonts w:ascii="Arial" w:eastAsiaTheme="minorHAnsi" w:hAnsi="Arial" w:cs="Arial"/>
          <w:lang w:eastAsia="en-US"/>
        </w:rPr>
        <w:t>avkøyrsler</w:t>
      </w:r>
      <w:r w:rsidR="007D548B">
        <w:rPr>
          <w:rFonts w:ascii="Arial" w:eastAsiaTheme="minorHAnsi" w:hAnsi="Arial" w:cs="Arial"/>
          <w:lang w:eastAsia="en-US"/>
        </w:rPr>
        <w:t>.</w:t>
      </w:r>
      <w:r w:rsidR="009E4D36">
        <w:rPr>
          <w:rFonts w:ascii="Arial" w:eastAsiaTheme="minorHAnsi" w:hAnsi="Arial" w:cs="Arial"/>
          <w:lang w:eastAsia="en-US"/>
        </w:rPr>
        <w:t xml:space="preserve"> Avrettningslag</w:t>
      </w:r>
      <w:r w:rsidR="00B7296B">
        <w:rPr>
          <w:rFonts w:ascii="Arial" w:eastAsiaTheme="minorHAnsi" w:hAnsi="Arial" w:cs="Arial"/>
          <w:lang w:eastAsia="en-US"/>
        </w:rPr>
        <w:t>et</w:t>
      </w:r>
      <w:r w:rsidR="009E4D36">
        <w:rPr>
          <w:rFonts w:ascii="Arial" w:eastAsiaTheme="minorHAnsi" w:hAnsi="Arial" w:cs="Arial"/>
          <w:lang w:eastAsia="en-US"/>
        </w:rPr>
        <w:t xml:space="preserve"> skal bestå av ein </w:t>
      </w:r>
      <w:r w:rsidR="001149FF">
        <w:rPr>
          <w:rFonts w:ascii="Arial" w:eastAsiaTheme="minorHAnsi" w:hAnsi="Arial" w:cs="Arial"/>
          <w:lang w:eastAsia="en-US"/>
        </w:rPr>
        <w:t xml:space="preserve">type </w:t>
      </w:r>
      <w:r w:rsidR="009E4D36">
        <w:rPr>
          <w:rFonts w:ascii="Arial" w:eastAsiaTheme="minorHAnsi" w:hAnsi="Arial" w:cs="Arial"/>
          <w:lang w:eastAsia="en-US"/>
        </w:rPr>
        <w:t>grovare</w:t>
      </w:r>
      <w:r w:rsidR="009E00C9">
        <w:rPr>
          <w:rFonts w:ascii="Arial" w:eastAsiaTheme="minorHAnsi" w:hAnsi="Arial" w:cs="Arial"/>
          <w:lang w:eastAsia="en-US"/>
        </w:rPr>
        <w:t xml:space="preserve"> </w:t>
      </w:r>
      <w:r w:rsidR="00AE5A73">
        <w:rPr>
          <w:rFonts w:ascii="Arial" w:eastAsiaTheme="minorHAnsi" w:hAnsi="Arial" w:cs="Arial"/>
          <w:lang w:eastAsia="en-US"/>
        </w:rPr>
        <w:t>asfalt</w:t>
      </w:r>
      <w:r w:rsidR="009B1EAC">
        <w:rPr>
          <w:rFonts w:ascii="Arial" w:eastAsiaTheme="minorHAnsi" w:hAnsi="Arial" w:cs="Arial"/>
          <w:lang w:eastAsia="en-US"/>
        </w:rPr>
        <w:t>, for å få eit godt bærelag</w:t>
      </w:r>
      <w:r w:rsidR="00FF1E97">
        <w:rPr>
          <w:rFonts w:ascii="Arial" w:eastAsiaTheme="minorHAnsi" w:hAnsi="Arial" w:cs="Arial"/>
          <w:lang w:eastAsia="en-US"/>
        </w:rPr>
        <w:t xml:space="preserve"> før topplaget vert lagt</w:t>
      </w:r>
      <w:r w:rsidR="009B1EAC">
        <w:rPr>
          <w:rFonts w:ascii="Arial" w:eastAsiaTheme="minorHAnsi" w:hAnsi="Arial" w:cs="Arial"/>
          <w:lang w:eastAsia="en-US"/>
        </w:rPr>
        <w:t>.</w:t>
      </w:r>
    </w:p>
    <w:p w14:paraId="4885CCF2" w14:textId="77777777" w:rsidR="00DA1C96" w:rsidRPr="00A265E6" w:rsidRDefault="00DA1C96" w:rsidP="00DA1C96">
      <w:pPr>
        <w:pStyle w:val="pf0"/>
        <w:spacing w:before="0" w:beforeAutospacing="0" w:after="0" w:afterAutospacing="0"/>
        <w:rPr>
          <w:rFonts w:ascii="Arial" w:eastAsiaTheme="minorHAnsi" w:hAnsi="Arial" w:cs="Arial"/>
          <w:lang w:eastAsia="en-US"/>
        </w:rPr>
      </w:pPr>
    </w:p>
    <w:p w14:paraId="6FE2B41D" w14:textId="77777777" w:rsidR="00E62EB1" w:rsidRPr="00D70237" w:rsidRDefault="00E62EB1" w:rsidP="004E4305">
      <w:pPr>
        <w:pStyle w:val="Overskrift2"/>
      </w:pPr>
      <w:bookmarkStart w:id="11" w:name="_Toc231995698"/>
      <w:r w:rsidRPr="00D70237">
        <w:t>Tidsplan</w:t>
      </w:r>
      <w:bookmarkEnd w:id="11"/>
    </w:p>
    <w:p w14:paraId="6D8D5E3B" w14:textId="6D307147" w:rsidR="00D77BFE" w:rsidRDefault="00E62EB1" w:rsidP="004E4305">
      <w:r w:rsidRPr="00CB6E6B">
        <w:t xml:space="preserve">Tiltaket er planlagt utført </w:t>
      </w:r>
      <w:r w:rsidR="0071184F">
        <w:t>mellom</w:t>
      </w:r>
      <w:r w:rsidR="000A2D8F">
        <w:t xml:space="preserve"> </w:t>
      </w:r>
      <w:r w:rsidR="00DA2C6B">
        <w:t xml:space="preserve">midten </w:t>
      </w:r>
      <w:r w:rsidR="00A01E68">
        <w:t xml:space="preserve">av </w:t>
      </w:r>
      <w:r w:rsidR="00DA2C6B">
        <w:t>august</w:t>
      </w:r>
      <w:r w:rsidR="0071184F">
        <w:t xml:space="preserve"> og midten av september</w:t>
      </w:r>
      <w:r w:rsidR="000A2D8F" w:rsidRPr="000A2D8F">
        <w:t>.</w:t>
      </w:r>
      <w:r w:rsidR="0071184F">
        <w:t xml:space="preserve"> </w:t>
      </w:r>
    </w:p>
    <w:p w14:paraId="33F5ECE1" w14:textId="77777777" w:rsidR="00D77BFE" w:rsidRDefault="00D77BFE" w:rsidP="004E4305"/>
    <w:p w14:paraId="07E9FF11" w14:textId="25F954E0" w:rsidR="00931B60" w:rsidRDefault="00E62EB1" w:rsidP="004E4305">
      <w:r w:rsidRPr="0071184F">
        <w:t xml:space="preserve">Tilbydar skal levera forslag til framdriftsplan for når </w:t>
      </w:r>
      <w:r w:rsidRPr="00CB6E6B">
        <w:t>tiltaket er tenkt utført</w:t>
      </w:r>
      <w:r w:rsidR="00A86769">
        <w:t xml:space="preserve"> og med ein forpliktande sluttdato</w:t>
      </w:r>
      <w:r w:rsidRPr="00CB6E6B">
        <w:t xml:space="preserve">. </w:t>
      </w:r>
    </w:p>
    <w:p w14:paraId="5B38F2A5" w14:textId="77777777" w:rsidR="00E97854" w:rsidRDefault="00E97854" w:rsidP="004E4305"/>
    <w:p w14:paraId="6724B997" w14:textId="110A8264" w:rsidR="00E62EB1" w:rsidRDefault="00E62EB1" w:rsidP="004E4305">
      <w:pPr>
        <w:rPr>
          <w:sz w:val="22"/>
          <w:szCs w:val="22"/>
        </w:rPr>
      </w:pPr>
      <w:r w:rsidRPr="00CB6E6B">
        <w:t>Utstyr og maskiner må på kort varsel kunna rigga ned og flytta seg om brannbil ambulanse eller politi skal forbi på vegstrekninga</w:t>
      </w:r>
      <w:r w:rsidR="00931B60">
        <w:t xml:space="preserve"> arbeidet pågår</w:t>
      </w:r>
      <w:r w:rsidRPr="00CB6E6B">
        <w:rPr>
          <w:sz w:val="22"/>
          <w:szCs w:val="22"/>
        </w:rPr>
        <w:t>.</w:t>
      </w:r>
    </w:p>
    <w:p w14:paraId="7DDB0A02" w14:textId="77777777" w:rsidR="00DC5021" w:rsidRPr="00CB6E6B" w:rsidRDefault="00DC5021" w:rsidP="004E4305"/>
    <w:p w14:paraId="59F975C8" w14:textId="77777777" w:rsidR="00487FAA" w:rsidRPr="00CB6E6B" w:rsidRDefault="00487FAA" w:rsidP="004E4305">
      <w:pPr>
        <w:pStyle w:val="Overskrift2"/>
      </w:pPr>
      <w:bookmarkStart w:id="12" w:name="_Toc231995699"/>
      <w:r w:rsidRPr="00CB6E6B">
        <w:t>Pris</w:t>
      </w:r>
      <w:bookmarkEnd w:id="12"/>
    </w:p>
    <w:p w14:paraId="5228622E" w14:textId="5CC170C2" w:rsidR="00487FAA" w:rsidRPr="00CB6E6B" w:rsidRDefault="00487FAA" w:rsidP="004E4305">
      <w:r w:rsidRPr="00CB6E6B">
        <w:t>Alle kostnad</w:t>
      </w:r>
      <w:r w:rsidR="00A7418F" w:rsidRPr="00CB6E6B">
        <w:t>a</w:t>
      </w:r>
      <w:r w:rsidRPr="00CB6E6B">
        <w:t xml:space="preserve">r knytt til utarbeiding av tilbod og gjennomføring av oppdraget skal inngå i tilboden pris. </w:t>
      </w:r>
    </w:p>
    <w:p w14:paraId="67C00CFC" w14:textId="77777777" w:rsidR="00CF71A5" w:rsidRDefault="00CF71A5" w:rsidP="004E4305"/>
    <w:p w14:paraId="18BF76EB" w14:textId="60423308" w:rsidR="007F3305" w:rsidRDefault="007F3305" w:rsidP="004E4305">
      <w:r w:rsidRPr="005A6DE1">
        <w:t>I prisen skal vera inkludert alle leveransar og ytingar som er nødvendig for den komplette leveransen, sjølv om detaljar eller ytingar ikkje spesifikt er nemnde i konkurransegrunnlaget.</w:t>
      </w:r>
    </w:p>
    <w:p w14:paraId="73B36251" w14:textId="77777777" w:rsidR="00A33646" w:rsidRDefault="00A33646" w:rsidP="004E4305"/>
    <w:p w14:paraId="6DDC5ACF" w14:textId="18198BD3" w:rsidR="007F3305" w:rsidRDefault="007F3305" w:rsidP="004E4305">
      <w:r w:rsidRPr="00CB6E6B">
        <w:t xml:space="preserve">Dette gjeld, men er ikkje avgrensa til; </w:t>
      </w:r>
      <w:r w:rsidR="00BC473F">
        <w:t>Asfalt</w:t>
      </w:r>
      <w:r w:rsidR="006801F1">
        <w:t>legging,</w:t>
      </w:r>
      <w:r w:rsidR="00924A3E">
        <w:t xml:space="preserve"> saging,</w:t>
      </w:r>
      <w:r w:rsidR="006801F1">
        <w:t xml:space="preserve"> tilpassing/fresing mot kummar og </w:t>
      </w:r>
      <w:r w:rsidR="00924A3E">
        <w:t xml:space="preserve">avkøyrsler/sidevegar, </w:t>
      </w:r>
      <w:r w:rsidRPr="00CB6E6B">
        <w:t xml:space="preserve">rigg, transport – og diettkostnader, arbeidsvarsling og trafikkdirigering. </w:t>
      </w:r>
    </w:p>
    <w:p w14:paraId="7B884975" w14:textId="77777777" w:rsidR="007F3305" w:rsidRDefault="007F3305" w:rsidP="004E4305"/>
    <w:p w14:paraId="39A0F430" w14:textId="6EC4B558" w:rsidR="004E4305" w:rsidRDefault="004E4305" w:rsidP="004E4305">
      <w:r w:rsidRPr="0045155C">
        <w:rPr>
          <w:lang w:eastAsia="nb-NO"/>
        </w:rPr>
        <w:t>Alt materiell inkl transport til anleggsstaden og intern transport for ferdigstilling av anlegget er å rekna som inkludert i gitte einingsprisar</w:t>
      </w:r>
      <w:r>
        <w:rPr>
          <w:lang w:eastAsia="nb-NO"/>
        </w:rPr>
        <w:t>.</w:t>
      </w:r>
    </w:p>
    <w:p w14:paraId="44C0FDD0" w14:textId="77777777" w:rsidR="004E4305" w:rsidRPr="00CB6E6B" w:rsidRDefault="004E4305" w:rsidP="004E4305"/>
    <w:p w14:paraId="5FB34529" w14:textId="542B0AB3" w:rsidR="00BB7C08" w:rsidRDefault="00487FAA" w:rsidP="004E4305">
      <w:r w:rsidRPr="00CB6E6B">
        <w:t>Tilboden pris</w:t>
      </w:r>
      <w:r w:rsidR="00845020">
        <w:t xml:space="preserve"> </w:t>
      </w:r>
      <w:r w:rsidR="007B7ECB">
        <w:t>per m2</w:t>
      </w:r>
      <w:r w:rsidRPr="00CB6E6B">
        <w:t xml:space="preserve"> skal </w:t>
      </w:r>
      <w:r w:rsidR="00CF71A5" w:rsidRPr="00CB6E6B">
        <w:t>førast</w:t>
      </w:r>
      <w:r w:rsidRPr="00CB6E6B">
        <w:t xml:space="preserve"> inn i prisskjema.</w:t>
      </w:r>
    </w:p>
    <w:p w14:paraId="294A8046" w14:textId="77777777" w:rsidR="00413883" w:rsidRPr="00CB6E6B" w:rsidRDefault="00413883" w:rsidP="004E4305"/>
    <w:p w14:paraId="7279B415" w14:textId="77777777" w:rsidR="00593E27" w:rsidRPr="0045155C" w:rsidRDefault="00593E27" w:rsidP="00593E27">
      <w:pPr>
        <w:pStyle w:val="Overskrift2"/>
        <w:rPr>
          <w:lang w:eastAsia="nb-NO"/>
        </w:rPr>
      </w:pPr>
      <w:bookmarkStart w:id="13" w:name="_Toc1731822"/>
      <w:bookmarkStart w:id="14" w:name="_Toc64459330"/>
      <w:bookmarkStart w:id="15" w:name="_Toc225163966"/>
      <w:bookmarkStart w:id="16" w:name="_Toc225169851"/>
      <w:bookmarkStart w:id="17" w:name="_Toc231995700"/>
      <w:r w:rsidRPr="0045155C">
        <w:rPr>
          <w:rFonts w:eastAsia="Times New Roman"/>
          <w:lang w:eastAsia="nb-NO"/>
        </w:rPr>
        <w:t>Synfaring av arbeidsplassen</w:t>
      </w:r>
      <w:bookmarkEnd w:id="13"/>
      <w:bookmarkEnd w:id="14"/>
      <w:bookmarkEnd w:id="15"/>
      <w:bookmarkEnd w:id="16"/>
      <w:bookmarkEnd w:id="17"/>
    </w:p>
    <w:p w14:paraId="41FE7DD8" w14:textId="177F4E38" w:rsidR="00593E27" w:rsidRPr="005A5D2B" w:rsidRDefault="00593E27" w:rsidP="00593E27">
      <w:pPr>
        <w:rPr>
          <w:lang w:eastAsia="nb-NO"/>
        </w:rPr>
      </w:pPr>
      <w:r w:rsidRPr="005A5D2B">
        <w:rPr>
          <w:lang w:eastAsia="nb-NO"/>
        </w:rPr>
        <w:t xml:space="preserve">Det blir føresett at entreprenøren gjer seg kjend med forholda på arbeidsplassen før anbod blir innlevert. Om anna ikkje spesielt er sagt, overtek entreprenøren anleggsområdet som det </w:t>
      </w:r>
      <w:r w:rsidR="00B74655">
        <w:rPr>
          <w:lang w:eastAsia="nb-NO"/>
        </w:rPr>
        <w:t>er.</w:t>
      </w:r>
    </w:p>
    <w:p w14:paraId="5B2E96D1" w14:textId="77777777" w:rsidR="00593E27" w:rsidRPr="004F3DD5" w:rsidRDefault="00593E27" w:rsidP="00593E27">
      <w:pPr>
        <w:rPr>
          <w:color w:val="EE0000"/>
          <w:lang w:eastAsia="nb-NO"/>
        </w:rPr>
      </w:pPr>
    </w:p>
    <w:p w14:paraId="255CB77B" w14:textId="77777777" w:rsidR="00593E27" w:rsidRPr="0045155C" w:rsidRDefault="00593E27" w:rsidP="00593E27">
      <w:pPr>
        <w:pStyle w:val="Overskrift2"/>
        <w:rPr>
          <w:rFonts w:eastAsia="Times New Roman"/>
          <w:lang w:eastAsia="nb-NO"/>
        </w:rPr>
      </w:pPr>
      <w:bookmarkStart w:id="18" w:name="_Toc1731823"/>
      <w:bookmarkStart w:id="19" w:name="_Toc64459331"/>
      <w:bookmarkStart w:id="20" w:name="_Toc225163967"/>
      <w:bookmarkStart w:id="21" w:name="_Toc225169852"/>
      <w:bookmarkStart w:id="22" w:name="_Toc231995701"/>
      <w:r w:rsidRPr="0045155C">
        <w:rPr>
          <w:rFonts w:eastAsia="Times New Roman"/>
          <w:lang w:eastAsia="nb-NO"/>
        </w:rPr>
        <w:t>Disponering av grunn</w:t>
      </w:r>
      <w:bookmarkEnd w:id="18"/>
      <w:bookmarkEnd w:id="19"/>
      <w:bookmarkEnd w:id="20"/>
      <w:bookmarkEnd w:id="21"/>
      <w:bookmarkEnd w:id="22"/>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70F79E35" w14:textId="77777777" w:rsidR="00593E27" w:rsidRPr="0045155C" w:rsidRDefault="00593E27" w:rsidP="00593E27">
      <w:pPr>
        <w:rPr>
          <w:lang w:eastAsia="nb-NO"/>
        </w:rPr>
      </w:pPr>
      <w:r w:rsidRPr="0045155C">
        <w:rPr>
          <w:lang w:eastAsia="nb-NO"/>
        </w:rPr>
        <w:t>Generelt gjeld at entreprenøren ikkje kan disponera areal utanfor entreprisegrense.</w:t>
      </w:r>
    </w:p>
    <w:p w14:paraId="667D3DC1" w14:textId="77777777" w:rsidR="00593E27" w:rsidRPr="0045155C" w:rsidRDefault="00593E27" w:rsidP="00593E27">
      <w:pPr>
        <w:rPr>
          <w:lang w:eastAsia="nb-NO"/>
        </w:rPr>
      </w:pPr>
      <w:r w:rsidRPr="0045155C">
        <w:rPr>
          <w:lang w:eastAsia="nb-NO"/>
        </w:rPr>
        <w:t>Ønskjer entreprenøren å disponera ytterlegare areal, vil dette bli føreskrive av byggherren.</w:t>
      </w:r>
    </w:p>
    <w:p w14:paraId="6DB70188" w14:textId="77777777" w:rsidR="00593E27" w:rsidRDefault="00593E27" w:rsidP="00593E27">
      <w:pPr>
        <w:rPr>
          <w:lang w:eastAsia="nb-NO"/>
        </w:rPr>
      </w:pPr>
    </w:p>
    <w:p w14:paraId="20C2B83E" w14:textId="77777777" w:rsidR="00593E27" w:rsidRDefault="00593E27" w:rsidP="00593E27">
      <w:pPr>
        <w:rPr>
          <w:lang w:eastAsia="nb-NO"/>
        </w:rPr>
      </w:pPr>
      <w:r w:rsidRPr="0045155C">
        <w:rPr>
          <w:lang w:eastAsia="nb-NO"/>
        </w:rPr>
        <w:t>Disponering av grunn utover det som spesielt er føreskrive av byggherren, kan her berre skje etter skriftleg avtale med representanten til byggherren.</w:t>
      </w:r>
    </w:p>
    <w:p w14:paraId="6922E37C" w14:textId="77777777" w:rsidR="00593E27" w:rsidRPr="0045155C" w:rsidRDefault="00593E27" w:rsidP="00593E27">
      <w:pPr>
        <w:rPr>
          <w:lang w:eastAsia="nb-NO"/>
        </w:rPr>
      </w:pPr>
    </w:p>
    <w:p w14:paraId="7A7DF864" w14:textId="77777777" w:rsidR="00593E27" w:rsidRPr="0045155C" w:rsidRDefault="00593E27" w:rsidP="00593E27">
      <w:pPr>
        <w:pStyle w:val="Overskrift2"/>
        <w:rPr>
          <w:rFonts w:eastAsia="Times New Roman"/>
          <w:lang w:eastAsia="nb-NO"/>
        </w:rPr>
      </w:pPr>
      <w:bookmarkStart w:id="23" w:name="_Toc1731824"/>
      <w:bookmarkStart w:id="24" w:name="_Toc64459332"/>
      <w:bookmarkStart w:id="25" w:name="_Toc225163968"/>
      <w:bookmarkStart w:id="26" w:name="_Toc225169853"/>
      <w:bookmarkStart w:id="27" w:name="_Toc231995702"/>
      <w:r w:rsidRPr="0045155C">
        <w:rPr>
          <w:rFonts w:eastAsia="Times New Roman"/>
          <w:lang w:eastAsia="nb-NO"/>
        </w:rPr>
        <w:t>Opprigg</w:t>
      </w:r>
      <w:bookmarkEnd w:id="23"/>
      <w:bookmarkEnd w:id="24"/>
      <w:bookmarkEnd w:id="25"/>
      <w:bookmarkEnd w:id="26"/>
      <w:bookmarkEnd w:id="27"/>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4DAF0731" w14:textId="77777777" w:rsidR="00593E27" w:rsidRPr="0045155C" w:rsidRDefault="00593E27" w:rsidP="00593E27">
      <w:pPr>
        <w:rPr>
          <w:lang w:eastAsia="nb-NO"/>
        </w:rPr>
      </w:pPr>
      <w:r w:rsidRPr="0045155C">
        <w:rPr>
          <w:lang w:eastAsia="nb-NO"/>
        </w:rPr>
        <w:t>Entreprenøren må sjølv sørgja for all opprigg på anlegget, og dessutan oppsetjing av kvile- og etebrakkar.</w:t>
      </w:r>
    </w:p>
    <w:p w14:paraId="4EB3CE2C" w14:textId="77777777" w:rsidR="00593E27" w:rsidRPr="0045155C" w:rsidRDefault="00593E27" w:rsidP="00593E27">
      <w:pPr>
        <w:rPr>
          <w:rFonts w:eastAsia="Times New Roman"/>
          <w:sz w:val="20"/>
          <w:szCs w:val="20"/>
          <w:lang w:eastAsia="nb-NO"/>
        </w:rPr>
      </w:pPr>
      <w:r w:rsidRPr="0045155C">
        <w:rPr>
          <w:lang w:eastAsia="nb-NO"/>
        </w:rPr>
        <w:tab/>
      </w:r>
    </w:p>
    <w:p w14:paraId="62F952FC" w14:textId="77777777" w:rsidR="00593E27" w:rsidRPr="0045155C" w:rsidRDefault="00593E27" w:rsidP="00593E27">
      <w:pPr>
        <w:pStyle w:val="Overskrift2"/>
        <w:rPr>
          <w:rFonts w:eastAsia="Times New Roman"/>
          <w:lang w:eastAsia="nb-NO"/>
        </w:rPr>
      </w:pPr>
      <w:bookmarkStart w:id="28" w:name="_Toc1731825"/>
      <w:bookmarkStart w:id="29" w:name="_Toc64459333"/>
      <w:bookmarkStart w:id="30" w:name="_Toc225163969"/>
      <w:bookmarkStart w:id="31" w:name="_Toc225169854"/>
      <w:bookmarkStart w:id="32" w:name="_Toc231995703"/>
      <w:r w:rsidRPr="0045155C">
        <w:rPr>
          <w:rFonts w:eastAsia="Times New Roman"/>
          <w:lang w:eastAsia="nb-NO"/>
        </w:rPr>
        <w:t>Utstikking og oppmerking</w:t>
      </w:r>
      <w:bookmarkEnd w:id="28"/>
      <w:bookmarkEnd w:id="29"/>
      <w:bookmarkEnd w:id="30"/>
      <w:bookmarkEnd w:id="31"/>
      <w:bookmarkEnd w:id="32"/>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11F1880F" w14:textId="4165DD49" w:rsidR="00593E27" w:rsidRDefault="00593E27" w:rsidP="00593E27">
      <w:pPr>
        <w:rPr>
          <w:lang w:eastAsia="nb-NO"/>
        </w:rPr>
      </w:pPr>
      <w:r w:rsidRPr="0045155C">
        <w:rPr>
          <w:lang w:eastAsia="nb-NO"/>
        </w:rPr>
        <w:t xml:space="preserve">Entreprenøren pliktar å utføra stikningarbeidet slik at anlegget blir i tråd med </w:t>
      </w:r>
      <w:r w:rsidR="00CE6B08" w:rsidRPr="0045155C">
        <w:rPr>
          <w:lang w:eastAsia="nb-NO"/>
        </w:rPr>
        <w:t>føreliggjande</w:t>
      </w:r>
      <w:r w:rsidRPr="0045155C">
        <w:rPr>
          <w:lang w:eastAsia="nb-NO"/>
        </w:rPr>
        <w:t xml:space="preserve"> planar, og halda stikkinga ved like på ein slik måte at byggherren til kvar tid kan føra detaljert kontroll den korrekte utføringa til arbeidet.</w:t>
      </w:r>
    </w:p>
    <w:p w14:paraId="3B788F5F" w14:textId="5DC906FD" w:rsidR="00593E27" w:rsidRPr="00887F05" w:rsidRDefault="00593E27" w:rsidP="00887F05">
      <w:pPr>
        <w:pStyle w:val="Overskrift2"/>
        <w:numPr>
          <w:ilvl w:val="0"/>
          <w:numId w:val="0"/>
        </w:numPr>
        <w:rPr>
          <w:rFonts w:eastAsia="Times New Roman"/>
          <w:lang w:eastAsia="nb-NO"/>
        </w:rPr>
      </w:pPr>
      <w:r w:rsidRPr="0045155C">
        <w:rPr>
          <w:rFonts w:eastAsia="Times New Roman"/>
          <w:lang w:eastAsia="nb-NO"/>
        </w:rPr>
        <w:tab/>
      </w:r>
      <w:r w:rsidRPr="0045155C">
        <w:rPr>
          <w:rFonts w:eastAsia="Times New Roman"/>
          <w:lang w:eastAsia="nb-NO"/>
        </w:rPr>
        <w:tab/>
      </w:r>
    </w:p>
    <w:p w14:paraId="1414EF0C" w14:textId="77777777" w:rsidR="00593E27" w:rsidRPr="0045155C" w:rsidRDefault="00593E27" w:rsidP="00593E27">
      <w:pPr>
        <w:pStyle w:val="Overskrift2"/>
        <w:rPr>
          <w:rFonts w:eastAsia="Times New Roman"/>
          <w:lang w:eastAsia="nb-NO"/>
        </w:rPr>
      </w:pPr>
      <w:bookmarkStart w:id="33" w:name="_Toc1731828"/>
      <w:bookmarkStart w:id="34" w:name="_Toc64459336"/>
      <w:bookmarkStart w:id="35" w:name="_Toc225163972"/>
      <w:bookmarkStart w:id="36" w:name="_Toc225169857"/>
      <w:bookmarkStart w:id="37" w:name="_Toc231995704"/>
      <w:r w:rsidRPr="0045155C">
        <w:rPr>
          <w:rFonts w:eastAsia="Times New Roman"/>
          <w:lang w:eastAsia="nb-NO"/>
        </w:rPr>
        <w:t>Bygge</w:t>
      </w:r>
      <w:bookmarkEnd w:id="33"/>
      <w:bookmarkEnd w:id="34"/>
      <w:bookmarkEnd w:id="35"/>
      <w:r w:rsidRPr="0045155C">
        <w:rPr>
          <w:rFonts w:eastAsia="Times New Roman"/>
          <w:lang w:eastAsia="nb-NO"/>
        </w:rPr>
        <w:t>leiing</w:t>
      </w:r>
      <w:bookmarkEnd w:id="36"/>
      <w:bookmarkEnd w:id="37"/>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022351CA" w14:textId="77777777" w:rsidR="00593E27" w:rsidRDefault="00593E27" w:rsidP="00593E27">
      <w:pPr>
        <w:rPr>
          <w:lang w:eastAsia="nb-NO"/>
        </w:rPr>
      </w:pPr>
      <w:r w:rsidRPr="0045155C">
        <w:rPr>
          <w:lang w:eastAsia="nb-NO"/>
        </w:rPr>
        <w:t>Entreprenøren er forplikta til å ha eigen arbeidsleiar for anlegget, godkjent av byggherren. Arbeidsleiar/formann skal ha nødvendige kunnskapar og kvalifikasjonar for å utføra arbeidet forskriftsmessig korrekt og i samsvar med teikningar og beskriving.</w:t>
      </w:r>
    </w:p>
    <w:p w14:paraId="20056F3A" w14:textId="77777777" w:rsidR="00593E27" w:rsidRPr="0045155C" w:rsidRDefault="00593E27" w:rsidP="00593E27">
      <w:pPr>
        <w:rPr>
          <w:lang w:eastAsia="nb-NO"/>
        </w:rPr>
      </w:pPr>
    </w:p>
    <w:p w14:paraId="0B88CA6F" w14:textId="77777777" w:rsidR="00593E27" w:rsidRDefault="00593E27" w:rsidP="00593E27">
      <w:pPr>
        <w:rPr>
          <w:lang w:eastAsia="nb-NO"/>
        </w:rPr>
      </w:pPr>
      <w:r w:rsidRPr="0045155C">
        <w:rPr>
          <w:lang w:eastAsia="nb-NO"/>
        </w:rPr>
        <w:t>Arbeidsleiar/formann skal ha nødvendige fullmakter til å ta avgjerder på vegner av entreprenøren.</w:t>
      </w:r>
    </w:p>
    <w:p w14:paraId="19CABDF2" w14:textId="77777777" w:rsidR="00593E27" w:rsidRPr="0045155C" w:rsidRDefault="00593E27" w:rsidP="00593E27">
      <w:pPr>
        <w:rPr>
          <w:lang w:eastAsia="nb-NO"/>
        </w:rPr>
      </w:pPr>
    </w:p>
    <w:p w14:paraId="11E5BA8B" w14:textId="77777777" w:rsidR="00593E27" w:rsidRPr="0045155C" w:rsidRDefault="00593E27" w:rsidP="00593E27">
      <w:pPr>
        <w:pStyle w:val="Overskrift2"/>
        <w:rPr>
          <w:rFonts w:eastAsia="Times New Roman"/>
          <w:lang w:eastAsia="nb-NO"/>
        </w:rPr>
      </w:pPr>
      <w:bookmarkStart w:id="38" w:name="_Toc1731829"/>
      <w:bookmarkStart w:id="39" w:name="_Toc64459337"/>
      <w:bookmarkStart w:id="40" w:name="_Toc225163973"/>
      <w:bookmarkStart w:id="41" w:name="_Toc225169858"/>
      <w:bookmarkStart w:id="42" w:name="_Toc231995705"/>
      <w:r w:rsidRPr="0045155C">
        <w:rPr>
          <w:rFonts w:eastAsia="Times New Roman"/>
          <w:lang w:eastAsia="nb-NO"/>
        </w:rPr>
        <w:t>Kontakt med byggherre</w:t>
      </w:r>
      <w:bookmarkEnd w:id="38"/>
      <w:bookmarkEnd w:id="39"/>
      <w:bookmarkEnd w:id="40"/>
      <w:bookmarkEnd w:id="41"/>
      <w:bookmarkEnd w:id="42"/>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353220DE" w14:textId="77777777" w:rsidR="00593E27" w:rsidRDefault="00593E27" w:rsidP="00593E27">
      <w:pPr>
        <w:rPr>
          <w:lang w:eastAsia="nb-NO"/>
        </w:rPr>
      </w:pPr>
      <w:r w:rsidRPr="0045155C">
        <w:rPr>
          <w:lang w:eastAsia="nb-NO"/>
        </w:rPr>
        <w:t>Byggjemøte gjennomførast etter behov.</w:t>
      </w:r>
      <w:r w:rsidRPr="0045155C">
        <w:rPr>
          <w:lang w:eastAsia="nb-NO"/>
        </w:rPr>
        <w:tab/>
      </w:r>
    </w:p>
    <w:p w14:paraId="5F23AB3B" w14:textId="77777777" w:rsidR="00593E27" w:rsidRPr="0045155C" w:rsidRDefault="00593E27" w:rsidP="00593E27">
      <w:pPr>
        <w:rPr>
          <w:lang w:eastAsia="nb-NO"/>
        </w:rPr>
      </w:pPr>
    </w:p>
    <w:p w14:paraId="766CD451" w14:textId="77777777" w:rsidR="00593E27" w:rsidRPr="0045155C" w:rsidRDefault="00593E27" w:rsidP="00593E27">
      <w:pPr>
        <w:pStyle w:val="Overskrift2"/>
        <w:rPr>
          <w:rFonts w:eastAsia="Times New Roman"/>
          <w:lang w:eastAsia="nb-NO"/>
        </w:rPr>
      </w:pPr>
      <w:bookmarkStart w:id="43" w:name="_Toc1731830"/>
      <w:bookmarkStart w:id="44" w:name="_Toc64459338"/>
      <w:bookmarkStart w:id="45" w:name="_Toc225163974"/>
      <w:bookmarkStart w:id="46" w:name="_Toc225169859"/>
      <w:bookmarkStart w:id="47" w:name="_Toc231995706"/>
      <w:r w:rsidRPr="0045155C">
        <w:rPr>
          <w:rFonts w:eastAsia="Times New Roman"/>
          <w:lang w:eastAsia="nb-NO"/>
        </w:rPr>
        <w:t>Kontroll</w:t>
      </w:r>
      <w:bookmarkEnd w:id="43"/>
      <w:bookmarkEnd w:id="44"/>
      <w:bookmarkEnd w:id="45"/>
      <w:bookmarkEnd w:id="46"/>
      <w:bookmarkEnd w:id="47"/>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481A181E" w14:textId="106AAF67" w:rsidR="00593E27" w:rsidRPr="0045155C" w:rsidRDefault="00593E27" w:rsidP="00593E27">
      <w:pPr>
        <w:rPr>
          <w:lang w:eastAsia="nb-NO"/>
        </w:rPr>
      </w:pPr>
      <w:r w:rsidRPr="0045155C">
        <w:rPr>
          <w:lang w:eastAsia="nb-NO"/>
        </w:rPr>
        <w:t>Byggherren vil før</w:t>
      </w:r>
      <w:r w:rsidR="00887F05">
        <w:rPr>
          <w:lang w:eastAsia="nb-NO"/>
        </w:rPr>
        <w:t>e</w:t>
      </w:r>
      <w:r w:rsidRPr="0045155C">
        <w:rPr>
          <w:lang w:eastAsia="nb-NO"/>
        </w:rPr>
        <w:t xml:space="preserve"> kontroll med arbeidet under framdrifta. Kontrollørane til byggherren skal til kvar tid ha fri tilgang til heile anleggsområdet.  Entreprenøren pliktar til kvar tid å retta seg etter påbod gitt av kontrolløren, dersom denne finn feil eller manglar ved materiale eller utføring. Dersom entreprenøren finn feil eller manglar ved materiell heldt av</w:t>
      </w:r>
      <w:r>
        <w:rPr>
          <w:lang w:eastAsia="nb-NO"/>
        </w:rPr>
        <w:t xml:space="preserve"> </w:t>
      </w:r>
      <w:r w:rsidRPr="0045155C">
        <w:rPr>
          <w:lang w:eastAsia="nb-NO"/>
        </w:rPr>
        <w:t xml:space="preserve">byggherren, pliktar entreprenøren å varsla byggherren med ein gong om desse. Entreprenøren er ansvarleg for at han i alle samanheng leverer eit arbeid i samsvar med desse anbodsdokumenta og teikningar og kontrollen til byggherren fritek han ikkje for dette ansvaret. </w:t>
      </w:r>
    </w:p>
    <w:p w14:paraId="2C1C17EF" w14:textId="77777777" w:rsidR="00593E27" w:rsidRPr="0045155C" w:rsidRDefault="00593E27" w:rsidP="00593E27">
      <w:pPr>
        <w:rPr>
          <w:lang w:eastAsia="nb-NO"/>
        </w:rPr>
      </w:pPr>
    </w:p>
    <w:p w14:paraId="38A3EFC6" w14:textId="61DCE5E3" w:rsidR="00593E27" w:rsidRPr="0045155C" w:rsidRDefault="00593E27" w:rsidP="00593E27">
      <w:pPr>
        <w:rPr>
          <w:lang w:eastAsia="nb-NO"/>
        </w:rPr>
      </w:pPr>
      <w:r w:rsidRPr="0045155C">
        <w:rPr>
          <w:lang w:eastAsia="nb-NO"/>
        </w:rPr>
        <w:t xml:space="preserve">Kontrollen til byggherren </w:t>
      </w:r>
      <w:r>
        <w:rPr>
          <w:lang w:eastAsia="nb-NO"/>
        </w:rPr>
        <w:t xml:space="preserve">kan </w:t>
      </w:r>
      <w:r w:rsidRPr="0045155C">
        <w:rPr>
          <w:lang w:eastAsia="nb-NO"/>
        </w:rPr>
        <w:t>omfatt</w:t>
      </w:r>
      <w:r>
        <w:rPr>
          <w:lang w:eastAsia="nb-NO"/>
        </w:rPr>
        <w:t>e</w:t>
      </w:r>
      <w:r w:rsidRPr="0045155C">
        <w:rPr>
          <w:lang w:eastAsia="nb-NO"/>
        </w:rPr>
        <w:t>:</w:t>
      </w:r>
    </w:p>
    <w:p w14:paraId="04324AC3" w14:textId="77777777" w:rsidR="00593E27" w:rsidRPr="0045155C" w:rsidRDefault="00593E27" w:rsidP="00593E27">
      <w:pPr>
        <w:pStyle w:val="Listeavsnitt"/>
        <w:numPr>
          <w:ilvl w:val="0"/>
          <w:numId w:val="13"/>
        </w:numPr>
        <w:rPr>
          <w:lang w:eastAsia="nb-NO"/>
        </w:rPr>
      </w:pPr>
      <w:r w:rsidRPr="0045155C">
        <w:rPr>
          <w:lang w:eastAsia="nb-NO"/>
        </w:rPr>
        <w:t>Kontroll av formelle forhold, melding av verksemda til arbeidstilsyn etc</w:t>
      </w:r>
    </w:p>
    <w:p w14:paraId="186AC76D" w14:textId="3BD340E9" w:rsidR="00593E27" w:rsidRPr="0045155C" w:rsidRDefault="00593E27" w:rsidP="00593E27">
      <w:pPr>
        <w:pStyle w:val="Listeavsnitt"/>
        <w:numPr>
          <w:ilvl w:val="0"/>
          <w:numId w:val="13"/>
        </w:numPr>
        <w:rPr>
          <w:lang w:eastAsia="nb-NO"/>
        </w:rPr>
      </w:pPr>
      <w:r w:rsidRPr="0045155C">
        <w:rPr>
          <w:lang w:eastAsia="nb-NO"/>
        </w:rPr>
        <w:lastRenderedPageBreak/>
        <w:t xml:space="preserve">Stikkprøvekontroll </w:t>
      </w:r>
      <w:r w:rsidR="005B0ADE">
        <w:rPr>
          <w:lang w:eastAsia="nb-NO"/>
        </w:rPr>
        <w:t>av asfalt</w:t>
      </w:r>
    </w:p>
    <w:p w14:paraId="537156FF" w14:textId="77777777" w:rsidR="00593E27" w:rsidRPr="0045155C" w:rsidRDefault="00593E27" w:rsidP="00593E27">
      <w:pPr>
        <w:pStyle w:val="Listeavsnitt"/>
        <w:rPr>
          <w:lang w:eastAsia="nb-NO"/>
        </w:rPr>
      </w:pPr>
    </w:p>
    <w:p w14:paraId="6AC8B886" w14:textId="38FA366D" w:rsidR="00593E27" w:rsidRPr="0045155C" w:rsidRDefault="00593E27" w:rsidP="00593E27">
      <w:pPr>
        <w:rPr>
          <w:lang w:eastAsia="nb-NO"/>
        </w:rPr>
      </w:pPr>
      <w:r w:rsidRPr="0045155C">
        <w:rPr>
          <w:lang w:eastAsia="nb-NO"/>
        </w:rPr>
        <w:t xml:space="preserve">Under stikkprøvekontroll </w:t>
      </w:r>
      <w:r>
        <w:rPr>
          <w:lang w:eastAsia="nb-NO"/>
        </w:rPr>
        <w:t>kan</w:t>
      </w:r>
      <w:r w:rsidRPr="0045155C">
        <w:rPr>
          <w:lang w:eastAsia="nb-NO"/>
        </w:rPr>
        <w:t xml:space="preserve"> følgjande bli undersøkt:</w:t>
      </w:r>
    </w:p>
    <w:p w14:paraId="315BEFE1" w14:textId="77777777" w:rsidR="00593E27" w:rsidRPr="0045155C" w:rsidRDefault="00593E27" w:rsidP="00593E27">
      <w:pPr>
        <w:pStyle w:val="Listeavsnitt"/>
        <w:numPr>
          <w:ilvl w:val="0"/>
          <w:numId w:val="12"/>
        </w:numPr>
        <w:rPr>
          <w:lang w:eastAsia="nb-NO"/>
        </w:rPr>
      </w:pPr>
      <w:r w:rsidRPr="0045155C">
        <w:rPr>
          <w:lang w:eastAsia="nb-NO"/>
        </w:rPr>
        <w:t>Bredder og lagtjukn</w:t>
      </w:r>
    </w:p>
    <w:p w14:paraId="2F0E66AD" w14:textId="77777777" w:rsidR="00593E27" w:rsidRPr="0045155C" w:rsidRDefault="00593E27" w:rsidP="00593E27">
      <w:pPr>
        <w:pStyle w:val="Listeavsnitt"/>
        <w:numPr>
          <w:ilvl w:val="0"/>
          <w:numId w:val="12"/>
        </w:numPr>
        <w:rPr>
          <w:lang w:eastAsia="nb-NO"/>
        </w:rPr>
      </w:pPr>
      <w:r w:rsidRPr="0045155C">
        <w:rPr>
          <w:lang w:eastAsia="nb-NO"/>
        </w:rPr>
        <w:t>Komprimering</w:t>
      </w:r>
    </w:p>
    <w:p w14:paraId="5685CFD1" w14:textId="77777777" w:rsidR="00593E27" w:rsidRDefault="00593E27" w:rsidP="00593E27">
      <w:pPr>
        <w:pStyle w:val="Listeavsnitt"/>
        <w:numPr>
          <w:ilvl w:val="0"/>
          <w:numId w:val="12"/>
        </w:numPr>
        <w:rPr>
          <w:lang w:eastAsia="nb-NO"/>
        </w:rPr>
      </w:pPr>
      <w:r w:rsidRPr="0045155C">
        <w:rPr>
          <w:lang w:eastAsia="nb-NO"/>
        </w:rPr>
        <w:t>diverse forhold</w:t>
      </w:r>
    </w:p>
    <w:p w14:paraId="7BE9AD56" w14:textId="2CE7814D" w:rsidR="005F66E5" w:rsidRPr="0045155C" w:rsidRDefault="00D9601A" w:rsidP="00593E27">
      <w:pPr>
        <w:pStyle w:val="Listeavsnitt"/>
        <w:numPr>
          <w:ilvl w:val="0"/>
          <w:numId w:val="12"/>
        </w:numPr>
        <w:rPr>
          <w:lang w:eastAsia="nb-NO"/>
        </w:rPr>
      </w:pPr>
      <w:r>
        <w:rPr>
          <w:lang w:eastAsia="nb-NO"/>
        </w:rPr>
        <w:t>EPD-er til asfalt brukt</w:t>
      </w:r>
    </w:p>
    <w:p w14:paraId="66825E03" w14:textId="77777777" w:rsidR="00593E27" w:rsidRPr="0045155C" w:rsidRDefault="00593E27" w:rsidP="00593E27">
      <w:pPr>
        <w:rPr>
          <w:lang w:eastAsia="nb-NO"/>
        </w:rPr>
      </w:pPr>
    </w:p>
    <w:p w14:paraId="325D982B" w14:textId="1506F25A" w:rsidR="00593E27" w:rsidRDefault="00593E27" w:rsidP="00593E27">
      <w:pPr>
        <w:rPr>
          <w:lang w:eastAsia="nb-NO"/>
        </w:rPr>
      </w:pPr>
      <w:r w:rsidRPr="0045155C">
        <w:rPr>
          <w:lang w:eastAsia="nb-NO"/>
        </w:rPr>
        <w:t>Kontrollen vil gå føre seg visuelt. Dersom det er tvil om at gjeldande krav ikkje er oppfylt, skal det gjennomførast kontrollmålingar</w:t>
      </w:r>
      <w:r w:rsidR="00D9601A">
        <w:rPr>
          <w:lang w:eastAsia="nb-NO"/>
        </w:rPr>
        <w:t>/dokumentasjon</w:t>
      </w:r>
      <w:r w:rsidRPr="0045155C">
        <w:rPr>
          <w:lang w:eastAsia="nb-NO"/>
        </w:rPr>
        <w:t>.</w:t>
      </w:r>
    </w:p>
    <w:p w14:paraId="4BA385DC" w14:textId="77777777" w:rsidR="00593E27" w:rsidRPr="0045155C" w:rsidRDefault="00593E27" w:rsidP="00593E27">
      <w:pPr>
        <w:rPr>
          <w:lang w:eastAsia="nb-NO"/>
        </w:rPr>
      </w:pPr>
    </w:p>
    <w:p w14:paraId="5B531366" w14:textId="77777777" w:rsidR="00593E27" w:rsidRPr="0045155C" w:rsidRDefault="00593E27" w:rsidP="00593E27">
      <w:pPr>
        <w:pStyle w:val="Overskrift2"/>
        <w:rPr>
          <w:rFonts w:eastAsia="Times New Roman"/>
          <w:lang w:eastAsia="nb-NO"/>
        </w:rPr>
      </w:pPr>
      <w:bookmarkStart w:id="48" w:name="_Toc1731831"/>
      <w:bookmarkStart w:id="49" w:name="_Toc64459339"/>
      <w:bookmarkStart w:id="50" w:name="_Toc225163975"/>
      <w:bookmarkStart w:id="51" w:name="_Toc225169860"/>
      <w:bookmarkStart w:id="52" w:name="_Toc231995707"/>
      <w:r w:rsidRPr="0045155C">
        <w:rPr>
          <w:rFonts w:eastAsia="Times New Roman"/>
          <w:lang w:eastAsia="nb-NO"/>
        </w:rPr>
        <w:t>Opprydding</w:t>
      </w:r>
      <w:bookmarkEnd w:id="48"/>
      <w:bookmarkEnd w:id="49"/>
      <w:bookmarkEnd w:id="50"/>
      <w:bookmarkEnd w:id="51"/>
      <w:bookmarkEnd w:id="52"/>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45BF8D37" w14:textId="767A3A07" w:rsidR="00593E27" w:rsidRDefault="00593E27" w:rsidP="00593E27">
      <w:pPr>
        <w:rPr>
          <w:lang w:eastAsia="nb-NO"/>
        </w:rPr>
      </w:pPr>
      <w:r w:rsidRPr="0045155C">
        <w:rPr>
          <w:lang w:eastAsia="nb-NO"/>
        </w:rPr>
        <w:t xml:space="preserve">Etter at anleggsarbeidet er avslutta plikter entreprenøren å gjennomføra ei tilfredsstillande opprydding </w:t>
      </w:r>
      <w:r w:rsidR="00285E22">
        <w:rPr>
          <w:lang w:eastAsia="nb-NO"/>
        </w:rPr>
        <w:t>av alle</w:t>
      </w:r>
      <w:r w:rsidRPr="0045155C">
        <w:rPr>
          <w:lang w:eastAsia="nb-NO"/>
        </w:rPr>
        <w:t xml:space="preserve"> område</w:t>
      </w:r>
      <w:r w:rsidR="00285E22">
        <w:rPr>
          <w:lang w:eastAsia="nb-NO"/>
        </w:rPr>
        <w:t xml:space="preserve"> som det har vore utført asfaltarbeid på</w:t>
      </w:r>
      <w:r w:rsidRPr="0045155C">
        <w:rPr>
          <w:lang w:eastAsia="nb-NO"/>
        </w:rPr>
        <w:t>. Det er plikta til entreprenøren å skaffa godkjenning frå dei partane. Skriftleg godkjenning blir levert ved sluttoppgjer</w:t>
      </w:r>
      <w:r w:rsidR="00223C13">
        <w:rPr>
          <w:lang w:eastAsia="nb-NO"/>
        </w:rPr>
        <w:t>.</w:t>
      </w:r>
    </w:p>
    <w:p w14:paraId="000B4DD3" w14:textId="77777777" w:rsidR="00223C13" w:rsidRDefault="00223C13" w:rsidP="00593E27">
      <w:pPr>
        <w:rPr>
          <w:lang w:eastAsia="nb-NO"/>
        </w:rPr>
      </w:pPr>
    </w:p>
    <w:p w14:paraId="673F9D8B" w14:textId="77777777" w:rsidR="00AD484E" w:rsidRPr="0045155C" w:rsidRDefault="00AD484E" w:rsidP="004E4305">
      <w:pPr>
        <w:pStyle w:val="Overskrift2"/>
        <w:rPr>
          <w:rFonts w:eastAsia="Times New Roman"/>
          <w:lang w:eastAsia="nb-NO"/>
        </w:rPr>
      </w:pPr>
      <w:bookmarkStart w:id="53" w:name="_Toc225169842"/>
      <w:bookmarkStart w:id="54" w:name="_Toc231995708"/>
      <w:r w:rsidRPr="0045155C">
        <w:rPr>
          <w:rFonts w:eastAsia="Times New Roman"/>
          <w:lang w:eastAsia="nb-NO"/>
        </w:rPr>
        <w:t>Kvalitetskrav til material og arbeid</w:t>
      </w:r>
      <w:bookmarkEnd w:id="53"/>
      <w:bookmarkEnd w:id="54"/>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p w14:paraId="26747152" w14:textId="77C0CF18" w:rsidR="00AD484E" w:rsidRPr="00144904" w:rsidRDefault="00AD484E" w:rsidP="004E4305">
      <w:pPr>
        <w:rPr>
          <w:lang w:eastAsia="nb-NO"/>
        </w:rPr>
      </w:pPr>
      <w:r w:rsidRPr="00C119B0">
        <w:rPr>
          <w:lang w:eastAsia="nb-NO"/>
        </w:rPr>
        <w:t>NS 3420 gjeld i den utstrekninga dei kan finna bruk for nærverande oppdrag og der ingen anna er føreskrive i arbeidsbeskrivinga.  Der det eventuelt ikkje ligg føre spesifiserte krav til materiale og materiell verken i Norsk Standard eller arbeidsbeskrivinga, skal desse spørsmåla avklarast før kontrakt blir underteikna.</w:t>
      </w:r>
    </w:p>
    <w:p w14:paraId="64FFC480" w14:textId="77777777" w:rsidR="00AD484E" w:rsidRPr="0045155C" w:rsidRDefault="00AD484E" w:rsidP="004E4305">
      <w:pPr>
        <w:rPr>
          <w:lang w:eastAsia="nb-NO"/>
        </w:rPr>
      </w:pPr>
    </w:p>
    <w:p w14:paraId="43225657" w14:textId="77777777" w:rsidR="00AD484E" w:rsidRPr="0045155C" w:rsidRDefault="00AD484E" w:rsidP="004E4305">
      <w:pPr>
        <w:pStyle w:val="Overskrift2"/>
        <w:rPr>
          <w:rFonts w:eastAsia="Times New Roman"/>
          <w:lang w:eastAsia="nb-NO"/>
        </w:rPr>
      </w:pPr>
      <w:r w:rsidRPr="0045155C">
        <w:rPr>
          <w:rFonts w:eastAsia="Times New Roman"/>
          <w:lang w:eastAsia="nb-NO"/>
        </w:rPr>
        <w:tab/>
      </w:r>
      <w:bookmarkStart w:id="55" w:name="_Toc225169844"/>
      <w:bookmarkStart w:id="56" w:name="_Toc231995709"/>
      <w:r w:rsidRPr="0045155C">
        <w:rPr>
          <w:rFonts w:eastAsia="Times New Roman"/>
          <w:lang w:eastAsia="nb-NO"/>
        </w:rPr>
        <w:t>Mengderegulering</w:t>
      </w:r>
      <w:bookmarkEnd w:id="55"/>
      <w:bookmarkEnd w:id="56"/>
      <w:r w:rsidRPr="0045155C">
        <w:rPr>
          <w:rFonts w:eastAsia="Times New Roman"/>
          <w:lang w:eastAsia="nb-NO"/>
        </w:rPr>
        <w:tab/>
      </w:r>
      <w:r w:rsidRPr="0045155C">
        <w:rPr>
          <w:rFonts w:eastAsia="Times New Roman"/>
          <w:lang w:eastAsia="nb-NO"/>
        </w:rPr>
        <w:tab/>
      </w:r>
    </w:p>
    <w:p w14:paraId="33DE3724" w14:textId="3C20458B" w:rsidR="00611B83" w:rsidRDefault="00611B83" w:rsidP="004E4305">
      <w:r>
        <w:t xml:space="preserve">Prisen er </w:t>
      </w:r>
      <w:r w:rsidR="000C08EB">
        <w:t xml:space="preserve">per </w:t>
      </w:r>
      <w:r>
        <w:t xml:space="preserve">m2. </w:t>
      </w:r>
      <w:r w:rsidR="000C08EB">
        <w:t xml:space="preserve">Oppdragsgjevar og leverandør vert samde om nøyaktig tal </w:t>
      </w:r>
      <w:r w:rsidR="002D5F86">
        <w:t>m2.</w:t>
      </w:r>
    </w:p>
    <w:p w14:paraId="3C60B279" w14:textId="77777777" w:rsidR="0017153C" w:rsidRDefault="0017153C" w:rsidP="004E4305"/>
    <w:p w14:paraId="2712DFA5" w14:textId="6BD44326" w:rsidR="0017153C" w:rsidRDefault="00420059" w:rsidP="00125EB3">
      <w:pPr>
        <w:pStyle w:val="Overskrift2"/>
      </w:pPr>
      <w:bookmarkStart w:id="57" w:name="_Toc231995710"/>
      <w:r>
        <w:t>Leverandør sitt HMS</w:t>
      </w:r>
      <w:r w:rsidR="00125EB3">
        <w:t>- og kvalitetssikringssystem</w:t>
      </w:r>
      <w:bookmarkEnd w:id="57"/>
    </w:p>
    <w:p w14:paraId="4AAF75C1" w14:textId="77777777" w:rsidR="009A1CCE" w:rsidRPr="00504789" w:rsidRDefault="009A1CCE" w:rsidP="009A1CCE">
      <w:r w:rsidRPr="00504789">
        <w:t>Minimumskrav:</w:t>
      </w:r>
    </w:p>
    <w:p w14:paraId="48455A23" w14:textId="77777777" w:rsidR="009A1CCE" w:rsidRPr="00504789" w:rsidRDefault="009A1CCE" w:rsidP="009A1CCE">
      <w:pPr>
        <w:pStyle w:val="Listeavsnitt"/>
        <w:numPr>
          <w:ilvl w:val="0"/>
          <w:numId w:val="15"/>
        </w:numPr>
        <w:spacing w:after="0" w:line="240" w:lineRule="auto"/>
      </w:pPr>
      <w:r w:rsidRPr="00504789">
        <w:t>Det skal føreligge system for HMS</w:t>
      </w:r>
      <w:r>
        <w:t>-styring</w:t>
      </w:r>
    </w:p>
    <w:p w14:paraId="7B9299B1" w14:textId="77777777" w:rsidR="009A1CCE" w:rsidRDefault="009A1CCE" w:rsidP="009A1CCE">
      <w:pPr>
        <w:pStyle w:val="Listeavsnitt"/>
        <w:numPr>
          <w:ilvl w:val="0"/>
          <w:numId w:val="15"/>
        </w:numPr>
        <w:spacing w:after="0" w:line="240" w:lineRule="auto"/>
      </w:pPr>
      <w:r w:rsidRPr="00504789">
        <w:t>Det skal føreligge system for kvalitets</w:t>
      </w:r>
      <w:r>
        <w:t>styring</w:t>
      </w:r>
    </w:p>
    <w:p w14:paraId="0DE13798" w14:textId="0831DA5B" w:rsidR="009A1CCE" w:rsidRDefault="009A1CCE" w:rsidP="009A1CCE">
      <w:pPr>
        <w:pStyle w:val="Listeavsnitt"/>
        <w:numPr>
          <w:ilvl w:val="0"/>
          <w:numId w:val="15"/>
        </w:numPr>
        <w:spacing w:after="0" w:line="240" w:lineRule="auto"/>
      </w:pPr>
      <w:r w:rsidRPr="00504789">
        <w:t>Det skal føreligge rapporteringsrutinar ved avvik</w:t>
      </w:r>
    </w:p>
    <w:p w14:paraId="4B76B264" w14:textId="7F24CEDD" w:rsidR="00125EB3" w:rsidRPr="00125EB3" w:rsidRDefault="009A1CCE" w:rsidP="00125EB3">
      <w:r>
        <w:t>Oppdragsgjevar kan på eit kvart tidspunkt be om innsyn</w:t>
      </w:r>
      <w:r w:rsidR="00E24CA8">
        <w:t xml:space="preserve"> i dette</w:t>
      </w:r>
    </w:p>
    <w:p w14:paraId="4108D212" w14:textId="77777777" w:rsidR="00144904" w:rsidRPr="0045155C" w:rsidRDefault="00144904" w:rsidP="004E4305">
      <w:pPr>
        <w:rPr>
          <w:lang w:eastAsia="nb-NO"/>
        </w:rPr>
      </w:pPr>
    </w:p>
    <w:p w14:paraId="1E08DFF4" w14:textId="77777777" w:rsidR="00AD484E" w:rsidRPr="0045155C" w:rsidRDefault="00AD484E" w:rsidP="004E4305">
      <w:pPr>
        <w:pStyle w:val="Overskrift2"/>
        <w:rPr>
          <w:rFonts w:eastAsia="Times New Roman"/>
          <w:lang w:eastAsia="nb-NO"/>
        </w:rPr>
      </w:pPr>
      <w:bookmarkStart w:id="58" w:name="_Toc1731819"/>
      <w:bookmarkStart w:id="59" w:name="_Toc64459327"/>
      <w:bookmarkStart w:id="60" w:name="_Toc225163963"/>
      <w:r w:rsidRPr="0045155C">
        <w:rPr>
          <w:rFonts w:eastAsia="Times New Roman"/>
          <w:lang w:eastAsia="nb-NO"/>
        </w:rPr>
        <w:tab/>
      </w:r>
      <w:bookmarkStart w:id="61" w:name="_Toc225169848"/>
      <w:bookmarkStart w:id="62" w:name="_Toc231995711"/>
      <w:r w:rsidRPr="0045155C">
        <w:rPr>
          <w:rFonts w:eastAsia="Times New Roman"/>
          <w:lang w:eastAsia="nb-NO"/>
        </w:rPr>
        <w:t>Endring i planer og tilleggsarbeid</w:t>
      </w:r>
      <w:bookmarkEnd w:id="61"/>
      <w:bookmarkEnd w:id="62"/>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bookmarkEnd w:id="58"/>
    <w:bookmarkEnd w:id="59"/>
    <w:bookmarkEnd w:id="60"/>
    <w:p w14:paraId="55845EB8" w14:textId="77777777" w:rsidR="00AD484E" w:rsidRPr="0045155C" w:rsidRDefault="00AD484E" w:rsidP="004E4305">
      <w:pPr>
        <w:rPr>
          <w:lang w:eastAsia="nb-NO"/>
        </w:rPr>
      </w:pPr>
      <w:r w:rsidRPr="0045155C">
        <w:rPr>
          <w:lang w:eastAsia="nb-NO"/>
        </w:rPr>
        <w:t xml:space="preserve">Byggherren sikrar seg retten til å gjera endringar i planane og/ eller påleggja entreprenøren å utføra tilleggsarbeid etter føresegnene i NS 3430, pkt. 28. </w:t>
      </w:r>
    </w:p>
    <w:p w14:paraId="523292D5" w14:textId="77777777" w:rsidR="00AD484E" w:rsidRPr="0045155C" w:rsidRDefault="00AD484E" w:rsidP="004E4305">
      <w:pPr>
        <w:rPr>
          <w:lang w:eastAsia="nb-NO"/>
        </w:rPr>
      </w:pPr>
      <w:r w:rsidRPr="0045155C">
        <w:rPr>
          <w:lang w:eastAsia="nb-NO"/>
        </w:rPr>
        <w:t>Alle endringar i planane og alle tilleggsarbeid skal berre komma til utføring etter rekvisisjon frå byggherren. Viss tilleggsarbeid eller endringar ikkje kan gjerast opp etter einingsprisane for anbodet, blir pris å avtala før arbeidet kjem til utføring eller utføringa skjer som rekningsarbeid. Alle timesetlar for utført rekningsarbeid skal attesterast av representanten til byggherren.</w:t>
      </w:r>
    </w:p>
    <w:p w14:paraId="7937D4FC" w14:textId="77777777" w:rsidR="00AD484E" w:rsidRPr="0045155C" w:rsidRDefault="00AD484E" w:rsidP="004E4305">
      <w:pPr>
        <w:rPr>
          <w:lang w:eastAsia="nb-NO"/>
        </w:rPr>
      </w:pPr>
    </w:p>
    <w:p w14:paraId="6DF2BF0E" w14:textId="77777777" w:rsidR="00AD484E" w:rsidRPr="0045155C" w:rsidRDefault="00AD484E" w:rsidP="004E4305">
      <w:pPr>
        <w:rPr>
          <w:lang w:eastAsia="nb-NO"/>
        </w:rPr>
      </w:pPr>
      <w:r w:rsidRPr="0045155C">
        <w:rPr>
          <w:lang w:eastAsia="nb-NO"/>
        </w:rPr>
        <w:t>Dersom entreprenøren meiner at tilleggsarbeida eller endringane krev tillegg i tidsfristen til kontrakten, må dette kunngjerast når arbeidet blir rekvirert.</w:t>
      </w:r>
    </w:p>
    <w:p w14:paraId="14987180" w14:textId="77777777" w:rsidR="00AD484E" w:rsidRDefault="00AD484E" w:rsidP="004E4305">
      <w:pPr>
        <w:rPr>
          <w:lang w:eastAsia="nb-NO"/>
        </w:rPr>
      </w:pPr>
      <w:r w:rsidRPr="0045155C">
        <w:rPr>
          <w:lang w:eastAsia="nb-NO"/>
        </w:rPr>
        <w:t>For rekvirerte tilleggsarbeid og endringar gjeld alle vilkår og føresegner i desse anbodsdokumenta og kontrakten.</w:t>
      </w:r>
    </w:p>
    <w:p w14:paraId="53564106" w14:textId="7E64E604" w:rsidR="00AD484E" w:rsidRPr="004D0542" w:rsidRDefault="00AD484E" w:rsidP="004E4305">
      <w:pPr>
        <w:rPr>
          <w:lang w:eastAsia="nb-NO"/>
        </w:rPr>
      </w:pPr>
      <w:r w:rsidRPr="0045155C">
        <w:rPr>
          <w:lang w:eastAsia="nb-NO"/>
        </w:rPr>
        <w:tab/>
      </w:r>
      <w:r w:rsidRPr="0045155C">
        <w:rPr>
          <w:lang w:eastAsia="nb-NO"/>
        </w:rPr>
        <w:tab/>
      </w:r>
      <w:r w:rsidRPr="0045155C">
        <w:rPr>
          <w:lang w:eastAsia="nb-NO"/>
        </w:rPr>
        <w:tab/>
      </w:r>
      <w:r w:rsidRPr="0045155C">
        <w:rPr>
          <w:lang w:eastAsia="nb-NO"/>
        </w:rPr>
        <w:tab/>
      </w:r>
    </w:p>
    <w:p w14:paraId="0E4CA352" w14:textId="48DAA3A9" w:rsidR="00474A4A" w:rsidRPr="004D0542" w:rsidRDefault="007F3305" w:rsidP="004E4305">
      <w:pPr>
        <w:pStyle w:val="Overskrift1"/>
        <w:rPr>
          <w:rFonts w:eastAsia="Times New Roman"/>
          <w:sz w:val="20"/>
          <w:szCs w:val="20"/>
          <w:lang w:eastAsia="nb-NO"/>
        </w:rPr>
      </w:pPr>
      <w:bookmarkStart w:id="63" w:name="_Toc231995712"/>
      <w:r>
        <w:rPr>
          <w:lang w:eastAsia="nb-NO"/>
        </w:rPr>
        <w:lastRenderedPageBreak/>
        <w:t>Merkantile</w:t>
      </w:r>
      <w:r w:rsidR="00A325DB">
        <w:rPr>
          <w:lang w:eastAsia="nb-NO"/>
        </w:rPr>
        <w:t xml:space="preserve"> rutinar</w:t>
      </w:r>
      <w:bookmarkEnd w:id="63"/>
      <w:r w:rsidR="00A325DB">
        <w:rPr>
          <w:lang w:eastAsia="nb-NO"/>
        </w:rPr>
        <w:t xml:space="preserve"> </w:t>
      </w:r>
    </w:p>
    <w:p w14:paraId="2D223444" w14:textId="77777777" w:rsidR="00474A4A" w:rsidRPr="00D70237" w:rsidRDefault="00474A4A" w:rsidP="004E4305">
      <w:pPr>
        <w:pStyle w:val="Overskrift2"/>
      </w:pPr>
      <w:bookmarkStart w:id="64" w:name="_Toc231995713"/>
      <w:r w:rsidRPr="00D70237">
        <w:t>Fakturering</w:t>
      </w:r>
      <w:bookmarkEnd w:id="64"/>
    </w:p>
    <w:p w14:paraId="5901CA43" w14:textId="1FC5D3FC" w:rsidR="00474A4A" w:rsidRPr="003402BF" w:rsidRDefault="00474A4A" w:rsidP="004E4305">
      <w:pPr>
        <w:rPr>
          <w:highlight w:val="yellow"/>
          <w:lang w:eastAsia="nb-NO"/>
        </w:rPr>
      </w:pPr>
      <w:r w:rsidRPr="00D70237">
        <w:t>30 dagar betalingsfrist</w:t>
      </w:r>
      <w:r w:rsidR="00845020">
        <w:t xml:space="preserve">. Faktura skal vere </w:t>
      </w:r>
      <w:r w:rsidR="00714F79">
        <w:t>på EHF-format, og merkast med SK</w:t>
      </w:r>
      <w:r w:rsidR="1518FA4A">
        <w:t>57</w:t>
      </w:r>
      <w:r w:rsidR="0058006E">
        <w:t>0</w:t>
      </w:r>
      <w:r w:rsidR="00714F79">
        <w:tab/>
      </w:r>
      <w:r w:rsidR="00714F79">
        <w:tab/>
      </w:r>
      <w:r w:rsidR="00714F79">
        <w:tab/>
      </w:r>
      <w:r w:rsidR="00714F79">
        <w:tab/>
      </w:r>
      <w:r w:rsidR="00714F79">
        <w:tab/>
      </w:r>
      <w:r w:rsidR="00714F79">
        <w:tab/>
      </w:r>
      <w:r w:rsidR="00714F79">
        <w:tab/>
      </w:r>
    </w:p>
    <w:p w14:paraId="34B960EE" w14:textId="265684CC" w:rsidR="00474A4A" w:rsidRDefault="00474A4A" w:rsidP="004E4305">
      <w:r w:rsidRPr="00D70237">
        <w:t xml:space="preserve">På faktura skal </w:t>
      </w:r>
      <w:r w:rsidR="007B12B1">
        <w:t>d</w:t>
      </w:r>
      <w:r w:rsidRPr="00D70237">
        <w:t>et komme tydeleg fram kva del av arbeidet faktura gjeld</w:t>
      </w:r>
      <w:r w:rsidR="003B1CBA">
        <w:t xml:space="preserve">, det skal setjast opp ein post pr område og </w:t>
      </w:r>
      <w:r w:rsidR="00285E22">
        <w:t xml:space="preserve">spesifiserast </w:t>
      </w:r>
      <w:r w:rsidR="007B12B1">
        <w:t>nøye</w:t>
      </w:r>
      <w:r w:rsidRPr="00D70237">
        <w:t>, jamfør punkt 1.2</w:t>
      </w:r>
    </w:p>
    <w:p w14:paraId="4735FA79" w14:textId="77777777" w:rsidR="007F3305" w:rsidRDefault="007F3305" w:rsidP="004E4305"/>
    <w:p w14:paraId="4F639C92" w14:textId="2D7E9B71" w:rsidR="007F3305" w:rsidRPr="0045155C" w:rsidRDefault="007F3305" w:rsidP="004E4305">
      <w:pPr>
        <w:pStyle w:val="Overskrift2"/>
        <w:rPr>
          <w:rFonts w:eastAsia="Times New Roman"/>
          <w:lang w:eastAsia="nb-NO"/>
        </w:rPr>
      </w:pPr>
      <w:bookmarkStart w:id="65" w:name="_Toc225169849"/>
      <w:bookmarkStart w:id="66" w:name="_Toc231995714"/>
      <w:bookmarkStart w:id="67" w:name="_Toc1731820"/>
      <w:bookmarkStart w:id="68" w:name="_Toc64459328"/>
      <w:bookmarkStart w:id="69" w:name="_Toc225163964"/>
      <w:r w:rsidRPr="0045155C">
        <w:rPr>
          <w:rFonts w:eastAsia="Times New Roman"/>
          <w:lang w:eastAsia="nb-NO"/>
        </w:rPr>
        <w:t>Sluttoppgjer</w:t>
      </w:r>
      <w:bookmarkEnd w:id="65"/>
      <w:r>
        <w:rPr>
          <w:rFonts w:eastAsia="Times New Roman"/>
          <w:lang w:eastAsia="nb-NO"/>
        </w:rPr>
        <w:t xml:space="preserve"> og sluttdokumentasjon</w:t>
      </w:r>
      <w:bookmarkEnd w:id="66"/>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r w:rsidRPr="0045155C">
        <w:rPr>
          <w:rFonts w:eastAsia="Times New Roman"/>
          <w:lang w:eastAsia="nb-NO"/>
        </w:rPr>
        <w:tab/>
      </w:r>
    </w:p>
    <w:bookmarkEnd w:id="67"/>
    <w:bookmarkEnd w:id="68"/>
    <w:bookmarkEnd w:id="69"/>
    <w:p w14:paraId="3B7A6EF9" w14:textId="77777777" w:rsidR="007F3305" w:rsidRPr="0045155C" w:rsidRDefault="007F3305" w:rsidP="004E4305">
      <w:pPr>
        <w:rPr>
          <w:lang w:eastAsia="nb-NO"/>
        </w:rPr>
      </w:pPr>
      <w:r w:rsidRPr="0045155C">
        <w:rPr>
          <w:lang w:eastAsia="nb-NO"/>
        </w:rPr>
        <w:t xml:space="preserve">Sluttoppgjer skal gjennomførast i samsvar med føresegnene i NS 3430, pkt. 31. </w:t>
      </w:r>
    </w:p>
    <w:p w14:paraId="63000971" w14:textId="77777777" w:rsidR="007F3305" w:rsidRPr="0045155C" w:rsidRDefault="007F3305" w:rsidP="004E4305">
      <w:pPr>
        <w:rPr>
          <w:lang w:eastAsia="nb-NO"/>
        </w:rPr>
      </w:pPr>
    </w:p>
    <w:p w14:paraId="13771CBB" w14:textId="77777777" w:rsidR="007F3305" w:rsidRPr="0045155C" w:rsidRDefault="007F3305" w:rsidP="004E4305">
      <w:pPr>
        <w:rPr>
          <w:lang w:eastAsia="nb-NO"/>
        </w:rPr>
      </w:pPr>
      <w:r w:rsidRPr="0045155C">
        <w:rPr>
          <w:lang w:eastAsia="nb-NO"/>
        </w:rPr>
        <w:t>Tidsfristen for innsending av faktura for sluttoppgjer blir å rekna frå ferdigstillingsdato.</w:t>
      </w:r>
    </w:p>
    <w:p w14:paraId="24D7008F" w14:textId="77777777" w:rsidR="007F3305" w:rsidRPr="0045155C" w:rsidRDefault="007F3305" w:rsidP="004E4305">
      <w:pPr>
        <w:rPr>
          <w:lang w:eastAsia="nb-NO"/>
        </w:rPr>
      </w:pPr>
    </w:p>
    <w:p w14:paraId="6FE2159A" w14:textId="634BA322" w:rsidR="007F3305" w:rsidRDefault="007F3305" w:rsidP="004E4305">
      <w:pPr>
        <w:rPr>
          <w:rFonts w:eastAsia="Times New Roman"/>
          <w:bCs/>
          <w:sz w:val="20"/>
          <w:szCs w:val="20"/>
          <w:lang w:eastAsia="nb-NO"/>
        </w:rPr>
      </w:pPr>
      <w:r w:rsidRPr="0045155C">
        <w:rPr>
          <w:lang w:eastAsia="nb-NO"/>
        </w:rPr>
        <w:t>Garanti blir overlevert ved overtaking eller ved levering av sluttfaktura.</w:t>
      </w:r>
      <w:r w:rsidRPr="0045155C">
        <w:rPr>
          <w:rFonts w:eastAsia="Times New Roman"/>
          <w:bCs/>
          <w:sz w:val="20"/>
          <w:szCs w:val="20"/>
          <w:lang w:eastAsia="nb-NO"/>
        </w:rPr>
        <w:t xml:space="preserve"> </w:t>
      </w:r>
    </w:p>
    <w:p w14:paraId="3FCD21D4" w14:textId="77777777" w:rsidR="007F3305" w:rsidRDefault="007F3305" w:rsidP="004E4305">
      <w:pPr>
        <w:rPr>
          <w:lang w:eastAsia="nb-NO"/>
        </w:rPr>
      </w:pPr>
    </w:p>
    <w:p w14:paraId="429C0E39" w14:textId="27310A25" w:rsidR="007F3305" w:rsidRPr="007F3305" w:rsidRDefault="007F3305" w:rsidP="004E4305">
      <w:pPr>
        <w:rPr>
          <w:rFonts w:asciiTheme="minorHAnsi" w:hAnsiTheme="minorHAnsi" w:cstheme="minorBidi"/>
        </w:rPr>
      </w:pPr>
      <w:r w:rsidRPr="00D70237">
        <w:t>Godkjent sluttdokumentasjon skal liggje føre før overtakingsforretning vert utført og før sluttoppgjer vert utbetalt.</w:t>
      </w:r>
    </w:p>
    <w:p w14:paraId="46C85637" w14:textId="77777777" w:rsidR="00474A4A" w:rsidRPr="00D70237" w:rsidRDefault="00474A4A" w:rsidP="004E4305"/>
    <w:p w14:paraId="0EA047F6" w14:textId="77777777" w:rsidR="00474A4A" w:rsidRPr="00D70237" w:rsidRDefault="00474A4A" w:rsidP="004E4305">
      <w:pPr>
        <w:pStyle w:val="Overskrift2"/>
      </w:pPr>
      <w:bookmarkStart w:id="70" w:name="_Toc231995715"/>
      <w:r w:rsidRPr="00D70237">
        <w:t>Indeksregulering</w:t>
      </w:r>
      <w:bookmarkEnd w:id="70"/>
    </w:p>
    <w:p w14:paraId="35F562E3" w14:textId="642DD333" w:rsidR="00474A4A" w:rsidRPr="00D70237" w:rsidRDefault="00CE7A34" w:rsidP="004E4305">
      <w:r>
        <w:t xml:space="preserve">Prisane </w:t>
      </w:r>
      <w:r w:rsidR="00474A4A" w:rsidRPr="00D70237">
        <w:t>skal ikkje indeksregulerast</w:t>
      </w:r>
    </w:p>
    <w:p w14:paraId="1229DCE6" w14:textId="77777777" w:rsidR="00474A4A" w:rsidRPr="00D70237" w:rsidRDefault="00474A4A" w:rsidP="004E4305"/>
    <w:p w14:paraId="6B0C2843" w14:textId="77777777" w:rsidR="00474A4A" w:rsidRPr="00D70237" w:rsidRDefault="00474A4A" w:rsidP="004E4305">
      <w:pPr>
        <w:pStyle w:val="Overskrift2"/>
      </w:pPr>
      <w:bookmarkStart w:id="71" w:name="_Toc231995716"/>
      <w:r w:rsidRPr="00D70237">
        <w:t>Entreprenør si sikkerheitsstillelse</w:t>
      </w:r>
      <w:bookmarkEnd w:id="71"/>
    </w:p>
    <w:p w14:paraId="4C7181D5" w14:textId="77777777" w:rsidR="00474A4A" w:rsidRPr="00D70237" w:rsidRDefault="00474A4A" w:rsidP="004E4305">
      <w:r w:rsidRPr="00D70237">
        <w:t xml:space="preserve">Jamfør NS 8406 punkt 8. Entreprenør skal stille sikkerheit. Skal føreligge innan første faktura. </w:t>
      </w:r>
    </w:p>
    <w:p w14:paraId="2F097080" w14:textId="670252E8" w:rsidR="00AD484E" w:rsidRPr="0045155C" w:rsidRDefault="00AD484E" w:rsidP="00F03FF2">
      <w:pPr>
        <w:rPr>
          <w:lang w:eastAsia="nb-NO"/>
        </w:rPr>
      </w:pPr>
    </w:p>
    <w:p w14:paraId="7F4DD05E" w14:textId="77777777" w:rsidR="00AD484E" w:rsidRPr="00AD484E" w:rsidRDefault="00AD484E" w:rsidP="004E4305">
      <w:pPr>
        <w:rPr>
          <w:lang w:eastAsia="nb-NO"/>
        </w:rPr>
      </w:pPr>
    </w:p>
    <w:sectPr w:rsidR="00AD484E" w:rsidRPr="00AD484E"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75A9" w14:textId="77777777" w:rsidR="00445702" w:rsidRPr="00CB6E6B" w:rsidRDefault="00445702" w:rsidP="004E4305">
      <w:r w:rsidRPr="00CB6E6B">
        <w:separator/>
      </w:r>
    </w:p>
  </w:endnote>
  <w:endnote w:type="continuationSeparator" w:id="0">
    <w:p w14:paraId="610DB69C" w14:textId="77777777" w:rsidR="00445702" w:rsidRPr="00CB6E6B" w:rsidRDefault="00445702" w:rsidP="004E4305">
      <w:r w:rsidRPr="00CB6E6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87AA" w14:textId="77777777" w:rsidR="00445702" w:rsidRPr="00CB6E6B" w:rsidRDefault="00445702" w:rsidP="004E4305">
      <w:r w:rsidRPr="00CB6E6B">
        <w:separator/>
      </w:r>
    </w:p>
  </w:footnote>
  <w:footnote w:type="continuationSeparator" w:id="0">
    <w:p w14:paraId="0EC7FE16" w14:textId="77777777" w:rsidR="00445702" w:rsidRPr="00CB6E6B" w:rsidRDefault="00445702" w:rsidP="004E4305">
      <w:r w:rsidRPr="00CB6E6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A84D" w14:textId="0ECA3794" w:rsidR="00487FAA" w:rsidRPr="00CB6E6B" w:rsidRDefault="00487FAA" w:rsidP="008D6CBB">
    <w:pPr>
      <w:pStyle w:val="Topptekst"/>
      <w:jc w:val="right"/>
    </w:pPr>
    <w:r w:rsidRPr="00CB6E6B">
      <w:tab/>
    </w:r>
    <w:r w:rsidRPr="00CB6E6B">
      <w:rPr>
        <w:noProof/>
      </w:rPr>
      <w:drawing>
        <wp:anchor distT="0" distB="0" distL="114300" distR="114300" simplePos="0" relativeHeight="251658240" behindDoc="1" locked="0" layoutInCell="1" allowOverlap="1" wp14:anchorId="337E22B4" wp14:editId="090614A8">
          <wp:simplePos x="0" y="0"/>
          <wp:positionH relativeFrom="margin">
            <wp:align>left</wp:align>
          </wp:positionH>
          <wp:positionV relativeFrom="paragraph">
            <wp:posOffset>8170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CB6E6B">
      <w:t>Vedlegg 1 Kravspesifikasjon</w:t>
    </w:r>
    <w:r w:rsidRPr="00CB6E6B">
      <w:rPr>
        <w:b/>
      </w:rPr>
      <w:t xml:space="preserve"> |</w:t>
    </w:r>
    <w:r w:rsidRPr="00CB6E6B">
      <w:t xml:space="preserve"> 2026/</w:t>
    </w:r>
    <w:r w:rsidR="00905DD4">
      <w:t>5368</w:t>
    </w:r>
    <w:r w:rsidRPr="00CB6E6B">
      <w:t xml:space="preserve"> </w:t>
    </w:r>
    <w:r w:rsidRPr="00CB6E6B">
      <w:rPr>
        <w:b/>
      </w:rPr>
      <w:t xml:space="preserve">| </w:t>
    </w:r>
    <w:r w:rsidRPr="00CB6E6B">
      <w:fldChar w:fldCharType="begin"/>
    </w:r>
    <w:r w:rsidRPr="00CB6E6B">
      <w:instrText>PAGE   \* MERGEFORMAT</w:instrText>
    </w:r>
    <w:r w:rsidRPr="00CB6E6B">
      <w:fldChar w:fldCharType="separate"/>
    </w:r>
    <w:r w:rsidRPr="00CB6E6B">
      <w:t>1</w:t>
    </w:r>
    <w:r w:rsidRPr="00CB6E6B">
      <w:fldChar w:fldCharType="end"/>
    </w:r>
  </w:p>
  <w:p w14:paraId="3DDBC912" w14:textId="4CAD6811" w:rsidR="00487FAA" w:rsidRPr="00CB6E6B" w:rsidRDefault="00487FAA" w:rsidP="004E430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E11D1"/>
    <w:multiLevelType w:val="hybridMultilevel"/>
    <w:tmpl w:val="315A95E6"/>
    <w:lvl w:ilvl="0" w:tplc="23EEA91C">
      <w:start w:val="1"/>
      <w:numFmt w:val="decimal"/>
      <w:lvlText w:val="%1."/>
      <w:lvlJc w:val="left"/>
      <w:pPr>
        <w:ind w:left="1428" w:hanging="360"/>
      </w:pPr>
      <w:rPr>
        <w:rFonts w:asciiTheme="minorHAnsi" w:hAnsiTheme="minorHAnsi" w:cstheme="minorHAnsi" w:hint="default"/>
        <w:sz w:val="22"/>
        <w:szCs w:val="22"/>
      </w:r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 w15:restartNumberingAfterBreak="0">
    <w:nsid w:val="17FB1CBE"/>
    <w:multiLevelType w:val="hybridMultilevel"/>
    <w:tmpl w:val="94ECAA2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5A85B14"/>
    <w:multiLevelType w:val="multilevel"/>
    <w:tmpl w:val="C5E67D14"/>
    <w:lvl w:ilvl="0">
      <w:start w:val="1"/>
      <w:numFmt w:val="decimal"/>
      <w:pStyle w:val="Overskrift1"/>
      <w:lvlText w:val="%1"/>
      <w:lvlJc w:val="left"/>
      <w:pPr>
        <w:ind w:left="432" w:hanging="432"/>
      </w:pPr>
      <w:rPr>
        <w:sz w:val="32"/>
        <w:szCs w:val="32"/>
      </w:rPr>
    </w:lvl>
    <w:lvl w:ilvl="1">
      <w:start w:val="1"/>
      <w:numFmt w:val="decimal"/>
      <w:pStyle w:val="Oversk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2A901B47"/>
    <w:multiLevelType w:val="hybridMultilevel"/>
    <w:tmpl w:val="70A857EC"/>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4" w15:restartNumberingAfterBreak="0">
    <w:nsid w:val="44121D29"/>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E4979AE"/>
    <w:multiLevelType w:val="hybridMultilevel"/>
    <w:tmpl w:val="A44EB6A8"/>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516D057F"/>
    <w:multiLevelType w:val="hybridMultilevel"/>
    <w:tmpl w:val="151E7AA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55DB6E4A"/>
    <w:multiLevelType w:val="hybridMultilevel"/>
    <w:tmpl w:val="C5946ADA"/>
    <w:lvl w:ilvl="0" w:tplc="3794A152">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5C4345BF"/>
    <w:multiLevelType w:val="hybridMultilevel"/>
    <w:tmpl w:val="C994BE28"/>
    <w:lvl w:ilvl="0" w:tplc="236E9BCE">
      <w:start w:val="7"/>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600A2E38"/>
    <w:multiLevelType w:val="hybridMultilevel"/>
    <w:tmpl w:val="8692EFD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69D55187"/>
    <w:multiLevelType w:val="hybridMultilevel"/>
    <w:tmpl w:val="D9C6150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2" w15:restartNumberingAfterBreak="0">
    <w:nsid w:val="71B74A86"/>
    <w:multiLevelType w:val="hybridMultilevel"/>
    <w:tmpl w:val="6DB0844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71DC64C8"/>
    <w:multiLevelType w:val="hybridMultilevel"/>
    <w:tmpl w:val="41769652"/>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num w:numId="1" w16cid:durableId="733241724">
    <w:abstractNumId w:val="2"/>
  </w:num>
  <w:num w:numId="2" w16cid:durableId="648368101">
    <w:abstractNumId w:val="7"/>
  </w:num>
  <w:num w:numId="3" w16cid:durableId="320742744">
    <w:abstractNumId w:val="8"/>
  </w:num>
  <w:num w:numId="4" w16cid:durableId="1019044155">
    <w:abstractNumId w:val="1"/>
  </w:num>
  <w:num w:numId="5" w16cid:durableId="625283317">
    <w:abstractNumId w:val="3"/>
  </w:num>
  <w:num w:numId="6" w16cid:durableId="202794370">
    <w:abstractNumId w:val="0"/>
  </w:num>
  <w:num w:numId="7" w16cid:durableId="784035108">
    <w:abstractNumId w:val="13"/>
  </w:num>
  <w:num w:numId="8" w16cid:durableId="268002867">
    <w:abstractNumId w:val="11"/>
  </w:num>
  <w:num w:numId="9" w16cid:durableId="337393354">
    <w:abstractNumId w:val="9"/>
  </w:num>
  <w:num w:numId="10" w16cid:durableId="973608709">
    <w:abstractNumId w:val="4"/>
  </w:num>
  <w:num w:numId="11" w16cid:durableId="138613846">
    <w:abstractNumId w:val="6"/>
  </w:num>
  <w:num w:numId="12" w16cid:durableId="853492225">
    <w:abstractNumId w:val="10"/>
  </w:num>
  <w:num w:numId="13" w16cid:durableId="1963998598">
    <w:abstractNumId w:val="12"/>
  </w:num>
  <w:num w:numId="14" w16cid:durableId="734014549">
    <w:abstractNumId w:val="2"/>
  </w:num>
  <w:num w:numId="15" w16cid:durableId="1660230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FAA"/>
    <w:rsid w:val="000041AE"/>
    <w:rsid w:val="00004E46"/>
    <w:rsid w:val="0000506F"/>
    <w:rsid w:val="000065ED"/>
    <w:rsid w:val="000130B6"/>
    <w:rsid w:val="00015E5B"/>
    <w:rsid w:val="0002219D"/>
    <w:rsid w:val="00030A53"/>
    <w:rsid w:val="0003116D"/>
    <w:rsid w:val="00032804"/>
    <w:rsid w:val="000343A1"/>
    <w:rsid w:val="000538D4"/>
    <w:rsid w:val="000610EF"/>
    <w:rsid w:val="00062126"/>
    <w:rsid w:val="0006224C"/>
    <w:rsid w:val="0006471D"/>
    <w:rsid w:val="00066DA4"/>
    <w:rsid w:val="0007496C"/>
    <w:rsid w:val="000852AA"/>
    <w:rsid w:val="00085871"/>
    <w:rsid w:val="00085A7C"/>
    <w:rsid w:val="00086455"/>
    <w:rsid w:val="0009240A"/>
    <w:rsid w:val="00094A8D"/>
    <w:rsid w:val="000A2D8F"/>
    <w:rsid w:val="000B0BB3"/>
    <w:rsid w:val="000C08EB"/>
    <w:rsid w:val="000C0992"/>
    <w:rsid w:val="000D4775"/>
    <w:rsid w:val="000E19A5"/>
    <w:rsid w:val="00102BF0"/>
    <w:rsid w:val="00111B69"/>
    <w:rsid w:val="001149FF"/>
    <w:rsid w:val="00120283"/>
    <w:rsid w:val="00124C86"/>
    <w:rsid w:val="00125EB3"/>
    <w:rsid w:val="00130686"/>
    <w:rsid w:val="00141BE6"/>
    <w:rsid w:val="00144904"/>
    <w:rsid w:val="00146E53"/>
    <w:rsid w:val="001470C9"/>
    <w:rsid w:val="00153F9F"/>
    <w:rsid w:val="001620A2"/>
    <w:rsid w:val="00164087"/>
    <w:rsid w:val="00170EEB"/>
    <w:rsid w:val="0017153C"/>
    <w:rsid w:val="00171C82"/>
    <w:rsid w:val="0017443D"/>
    <w:rsid w:val="00174B0E"/>
    <w:rsid w:val="00180918"/>
    <w:rsid w:val="0018277E"/>
    <w:rsid w:val="00185FDB"/>
    <w:rsid w:val="00192012"/>
    <w:rsid w:val="00193862"/>
    <w:rsid w:val="001942C8"/>
    <w:rsid w:val="001951E4"/>
    <w:rsid w:val="001959A1"/>
    <w:rsid w:val="00196F72"/>
    <w:rsid w:val="001A1B4F"/>
    <w:rsid w:val="001A2491"/>
    <w:rsid w:val="001A7369"/>
    <w:rsid w:val="001D44CF"/>
    <w:rsid w:val="001D5021"/>
    <w:rsid w:val="001D7927"/>
    <w:rsid w:val="001F2311"/>
    <w:rsid w:val="001F6B57"/>
    <w:rsid w:val="00200239"/>
    <w:rsid w:val="00201D7E"/>
    <w:rsid w:val="002052BB"/>
    <w:rsid w:val="00223C13"/>
    <w:rsid w:val="0023752C"/>
    <w:rsid w:val="00241629"/>
    <w:rsid w:val="00245ACF"/>
    <w:rsid w:val="00245D18"/>
    <w:rsid w:val="0024625C"/>
    <w:rsid w:val="002609E7"/>
    <w:rsid w:val="00265188"/>
    <w:rsid w:val="00265B98"/>
    <w:rsid w:val="00271702"/>
    <w:rsid w:val="00280695"/>
    <w:rsid w:val="00285E22"/>
    <w:rsid w:val="002941C2"/>
    <w:rsid w:val="002963CD"/>
    <w:rsid w:val="002A0F61"/>
    <w:rsid w:val="002A380A"/>
    <w:rsid w:val="002A3A27"/>
    <w:rsid w:val="002B2101"/>
    <w:rsid w:val="002B5F9A"/>
    <w:rsid w:val="002C139C"/>
    <w:rsid w:val="002C2BEE"/>
    <w:rsid w:val="002C5DE2"/>
    <w:rsid w:val="002D5F86"/>
    <w:rsid w:val="002D645C"/>
    <w:rsid w:val="002D7D06"/>
    <w:rsid w:val="002E11A6"/>
    <w:rsid w:val="002E1D13"/>
    <w:rsid w:val="002E240B"/>
    <w:rsid w:val="002F32DD"/>
    <w:rsid w:val="002F389C"/>
    <w:rsid w:val="002F55F7"/>
    <w:rsid w:val="00300ADB"/>
    <w:rsid w:val="00300F2A"/>
    <w:rsid w:val="003063EA"/>
    <w:rsid w:val="00311A07"/>
    <w:rsid w:val="00314A1C"/>
    <w:rsid w:val="0031721B"/>
    <w:rsid w:val="00317DC6"/>
    <w:rsid w:val="00322E4E"/>
    <w:rsid w:val="00323B88"/>
    <w:rsid w:val="00324D75"/>
    <w:rsid w:val="00337FD8"/>
    <w:rsid w:val="003402BF"/>
    <w:rsid w:val="00352AF7"/>
    <w:rsid w:val="003571CD"/>
    <w:rsid w:val="003641B4"/>
    <w:rsid w:val="00366B52"/>
    <w:rsid w:val="00380659"/>
    <w:rsid w:val="00385117"/>
    <w:rsid w:val="003902DF"/>
    <w:rsid w:val="003926BC"/>
    <w:rsid w:val="003928C1"/>
    <w:rsid w:val="0039696C"/>
    <w:rsid w:val="003B1CBA"/>
    <w:rsid w:val="003C38ED"/>
    <w:rsid w:val="003C7E63"/>
    <w:rsid w:val="003D22E2"/>
    <w:rsid w:val="003E3E43"/>
    <w:rsid w:val="003E498B"/>
    <w:rsid w:val="003F0033"/>
    <w:rsid w:val="00400659"/>
    <w:rsid w:val="00400930"/>
    <w:rsid w:val="00404E40"/>
    <w:rsid w:val="00405F1A"/>
    <w:rsid w:val="0040656B"/>
    <w:rsid w:val="0041079F"/>
    <w:rsid w:val="00412CBA"/>
    <w:rsid w:val="00413883"/>
    <w:rsid w:val="00420059"/>
    <w:rsid w:val="004205B7"/>
    <w:rsid w:val="00424874"/>
    <w:rsid w:val="0042728D"/>
    <w:rsid w:val="00435F44"/>
    <w:rsid w:val="00445702"/>
    <w:rsid w:val="00445EF4"/>
    <w:rsid w:val="004465AD"/>
    <w:rsid w:val="00451B27"/>
    <w:rsid w:val="00454823"/>
    <w:rsid w:val="00457BCD"/>
    <w:rsid w:val="00465545"/>
    <w:rsid w:val="00472D80"/>
    <w:rsid w:val="00474A4A"/>
    <w:rsid w:val="004854F9"/>
    <w:rsid w:val="0048584C"/>
    <w:rsid w:val="00487FAA"/>
    <w:rsid w:val="004A0DFB"/>
    <w:rsid w:val="004B1354"/>
    <w:rsid w:val="004C4C97"/>
    <w:rsid w:val="004D0542"/>
    <w:rsid w:val="004E01D4"/>
    <w:rsid w:val="004E263E"/>
    <w:rsid w:val="004E2726"/>
    <w:rsid w:val="004E4305"/>
    <w:rsid w:val="004E74C8"/>
    <w:rsid w:val="004F0364"/>
    <w:rsid w:val="004F10EC"/>
    <w:rsid w:val="004F3DD5"/>
    <w:rsid w:val="004F4519"/>
    <w:rsid w:val="004F5406"/>
    <w:rsid w:val="004F5528"/>
    <w:rsid w:val="005030B9"/>
    <w:rsid w:val="00510336"/>
    <w:rsid w:val="00512C2C"/>
    <w:rsid w:val="00517B2E"/>
    <w:rsid w:val="005368D7"/>
    <w:rsid w:val="00550EEC"/>
    <w:rsid w:val="005546F4"/>
    <w:rsid w:val="00557A41"/>
    <w:rsid w:val="005630D9"/>
    <w:rsid w:val="00572C7E"/>
    <w:rsid w:val="0057725E"/>
    <w:rsid w:val="0058006E"/>
    <w:rsid w:val="00581C3F"/>
    <w:rsid w:val="00585272"/>
    <w:rsid w:val="00593E27"/>
    <w:rsid w:val="0059545A"/>
    <w:rsid w:val="00597B8B"/>
    <w:rsid w:val="005A5D2B"/>
    <w:rsid w:val="005B0ADE"/>
    <w:rsid w:val="005B7425"/>
    <w:rsid w:val="005C4E79"/>
    <w:rsid w:val="005D7B27"/>
    <w:rsid w:val="005E2557"/>
    <w:rsid w:val="005F66E5"/>
    <w:rsid w:val="00601E12"/>
    <w:rsid w:val="00611B83"/>
    <w:rsid w:val="00620283"/>
    <w:rsid w:val="00620B34"/>
    <w:rsid w:val="00642189"/>
    <w:rsid w:val="00643682"/>
    <w:rsid w:val="0064693C"/>
    <w:rsid w:val="00647153"/>
    <w:rsid w:val="00654C97"/>
    <w:rsid w:val="00662226"/>
    <w:rsid w:val="00667EB2"/>
    <w:rsid w:val="00671C68"/>
    <w:rsid w:val="006801F1"/>
    <w:rsid w:val="0068115D"/>
    <w:rsid w:val="00683D54"/>
    <w:rsid w:val="0069446D"/>
    <w:rsid w:val="006A407E"/>
    <w:rsid w:val="006A4734"/>
    <w:rsid w:val="006B1BAC"/>
    <w:rsid w:val="006B4544"/>
    <w:rsid w:val="006B54D0"/>
    <w:rsid w:val="006D4C38"/>
    <w:rsid w:val="006E0B2D"/>
    <w:rsid w:val="006E1F9F"/>
    <w:rsid w:val="006F07CA"/>
    <w:rsid w:val="006F1396"/>
    <w:rsid w:val="006F42F2"/>
    <w:rsid w:val="006F6130"/>
    <w:rsid w:val="007058AA"/>
    <w:rsid w:val="0071184F"/>
    <w:rsid w:val="00714F79"/>
    <w:rsid w:val="0071586B"/>
    <w:rsid w:val="0072428B"/>
    <w:rsid w:val="007323F9"/>
    <w:rsid w:val="00732EA4"/>
    <w:rsid w:val="00734651"/>
    <w:rsid w:val="00735E31"/>
    <w:rsid w:val="007447E9"/>
    <w:rsid w:val="0074584C"/>
    <w:rsid w:val="007527C6"/>
    <w:rsid w:val="00756428"/>
    <w:rsid w:val="00760716"/>
    <w:rsid w:val="0076130C"/>
    <w:rsid w:val="007639D3"/>
    <w:rsid w:val="007919A4"/>
    <w:rsid w:val="00794D7B"/>
    <w:rsid w:val="007A3076"/>
    <w:rsid w:val="007A651D"/>
    <w:rsid w:val="007A75AD"/>
    <w:rsid w:val="007B0541"/>
    <w:rsid w:val="007B07F4"/>
    <w:rsid w:val="007B12B1"/>
    <w:rsid w:val="007B19D5"/>
    <w:rsid w:val="007B6309"/>
    <w:rsid w:val="007B6999"/>
    <w:rsid w:val="007B7ECB"/>
    <w:rsid w:val="007C72EF"/>
    <w:rsid w:val="007D548B"/>
    <w:rsid w:val="007D7B4F"/>
    <w:rsid w:val="007F3305"/>
    <w:rsid w:val="007F74EA"/>
    <w:rsid w:val="00800EFA"/>
    <w:rsid w:val="008023E9"/>
    <w:rsid w:val="00820520"/>
    <w:rsid w:val="008235AF"/>
    <w:rsid w:val="00825A28"/>
    <w:rsid w:val="00827110"/>
    <w:rsid w:val="00835E84"/>
    <w:rsid w:val="00836EEE"/>
    <w:rsid w:val="00841300"/>
    <w:rsid w:val="00844088"/>
    <w:rsid w:val="00845020"/>
    <w:rsid w:val="0085586D"/>
    <w:rsid w:val="0086279F"/>
    <w:rsid w:val="00864997"/>
    <w:rsid w:val="00864D51"/>
    <w:rsid w:val="0086552F"/>
    <w:rsid w:val="008765D9"/>
    <w:rsid w:val="00881112"/>
    <w:rsid w:val="00886B5F"/>
    <w:rsid w:val="00887F05"/>
    <w:rsid w:val="00895EEB"/>
    <w:rsid w:val="00897A41"/>
    <w:rsid w:val="00897F8B"/>
    <w:rsid w:val="008B0DA1"/>
    <w:rsid w:val="008B300C"/>
    <w:rsid w:val="008C4CDC"/>
    <w:rsid w:val="008C5247"/>
    <w:rsid w:val="008D1A13"/>
    <w:rsid w:val="008D6816"/>
    <w:rsid w:val="008D6CBB"/>
    <w:rsid w:val="008F0C63"/>
    <w:rsid w:val="008F37A4"/>
    <w:rsid w:val="008F6562"/>
    <w:rsid w:val="0090039E"/>
    <w:rsid w:val="00905DD4"/>
    <w:rsid w:val="00911BD5"/>
    <w:rsid w:val="009176E8"/>
    <w:rsid w:val="009210E5"/>
    <w:rsid w:val="009241E1"/>
    <w:rsid w:val="00924A3E"/>
    <w:rsid w:val="00931B60"/>
    <w:rsid w:val="00934574"/>
    <w:rsid w:val="009347F0"/>
    <w:rsid w:val="00934C23"/>
    <w:rsid w:val="0094273F"/>
    <w:rsid w:val="009464CA"/>
    <w:rsid w:val="00947123"/>
    <w:rsid w:val="009521A1"/>
    <w:rsid w:val="00953A67"/>
    <w:rsid w:val="00967E36"/>
    <w:rsid w:val="00970A6E"/>
    <w:rsid w:val="0097205D"/>
    <w:rsid w:val="009754E2"/>
    <w:rsid w:val="00975701"/>
    <w:rsid w:val="0098496B"/>
    <w:rsid w:val="009962DE"/>
    <w:rsid w:val="00996B19"/>
    <w:rsid w:val="009A1CCE"/>
    <w:rsid w:val="009B0C66"/>
    <w:rsid w:val="009B1EAC"/>
    <w:rsid w:val="009E00C9"/>
    <w:rsid w:val="009E3F69"/>
    <w:rsid w:val="009E4D36"/>
    <w:rsid w:val="009F107D"/>
    <w:rsid w:val="009F746B"/>
    <w:rsid w:val="00A01E68"/>
    <w:rsid w:val="00A023AC"/>
    <w:rsid w:val="00A043F2"/>
    <w:rsid w:val="00A04426"/>
    <w:rsid w:val="00A15906"/>
    <w:rsid w:val="00A25E7C"/>
    <w:rsid w:val="00A265E6"/>
    <w:rsid w:val="00A321E6"/>
    <w:rsid w:val="00A325DB"/>
    <w:rsid w:val="00A325FC"/>
    <w:rsid w:val="00A32769"/>
    <w:rsid w:val="00A33646"/>
    <w:rsid w:val="00A337D6"/>
    <w:rsid w:val="00A37087"/>
    <w:rsid w:val="00A37B2A"/>
    <w:rsid w:val="00A37F91"/>
    <w:rsid w:val="00A45181"/>
    <w:rsid w:val="00A46F2F"/>
    <w:rsid w:val="00A4738C"/>
    <w:rsid w:val="00A5464C"/>
    <w:rsid w:val="00A7418F"/>
    <w:rsid w:val="00A84400"/>
    <w:rsid w:val="00A86769"/>
    <w:rsid w:val="00A91983"/>
    <w:rsid w:val="00A94E6C"/>
    <w:rsid w:val="00A950CD"/>
    <w:rsid w:val="00AA259C"/>
    <w:rsid w:val="00AC038F"/>
    <w:rsid w:val="00AC76BC"/>
    <w:rsid w:val="00AC7A5B"/>
    <w:rsid w:val="00AD484E"/>
    <w:rsid w:val="00AE5A73"/>
    <w:rsid w:val="00AF1C3A"/>
    <w:rsid w:val="00AF4FBA"/>
    <w:rsid w:val="00AF7523"/>
    <w:rsid w:val="00AF79F2"/>
    <w:rsid w:val="00B06454"/>
    <w:rsid w:val="00B10465"/>
    <w:rsid w:val="00B11B37"/>
    <w:rsid w:val="00B25999"/>
    <w:rsid w:val="00B444F7"/>
    <w:rsid w:val="00B447B3"/>
    <w:rsid w:val="00B44C18"/>
    <w:rsid w:val="00B4698D"/>
    <w:rsid w:val="00B47C6D"/>
    <w:rsid w:val="00B61B52"/>
    <w:rsid w:val="00B627FD"/>
    <w:rsid w:val="00B6450E"/>
    <w:rsid w:val="00B65C7C"/>
    <w:rsid w:val="00B70172"/>
    <w:rsid w:val="00B7296B"/>
    <w:rsid w:val="00B74655"/>
    <w:rsid w:val="00B77242"/>
    <w:rsid w:val="00B8062D"/>
    <w:rsid w:val="00B82E05"/>
    <w:rsid w:val="00B84DAD"/>
    <w:rsid w:val="00B873C2"/>
    <w:rsid w:val="00B92419"/>
    <w:rsid w:val="00B964F5"/>
    <w:rsid w:val="00BA4816"/>
    <w:rsid w:val="00BB28F1"/>
    <w:rsid w:val="00BB46BF"/>
    <w:rsid w:val="00BB5AAE"/>
    <w:rsid w:val="00BB7C08"/>
    <w:rsid w:val="00BC473F"/>
    <w:rsid w:val="00BD1472"/>
    <w:rsid w:val="00BF2C4D"/>
    <w:rsid w:val="00C00A80"/>
    <w:rsid w:val="00C24E44"/>
    <w:rsid w:val="00C276A8"/>
    <w:rsid w:val="00C3399A"/>
    <w:rsid w:val="00C51EC8"/>
    <w:rsid w:val="00C55C01"/>
    <w:rsid w:val="00C67671"/>
    <w:rsid w:val="00C67E70"/>
    <w:rsid w:val="00C82197"/>
    <w:rsid w:val="00CA109D"/>
    <w:rsid w:val="00CA7D78"/>
    <w:rsid w:val="00CB0C3E"/>
    <w:rsid w:val="00CB39DC"/>
    <w:rsid w:val="00CB5C09"/>
    <w:rsid w:val="00CB6E6B"/>
    <w:rsid w:val="00CC559A"/>
    <w:rsid w:val="00CC70C7"/>
    <w:rsid w:val="00CE0BB6"/>
    <w:rsid w:val="00CE6B08"/>
    <w:rsid w:val="00CE7A34"/>
    <w:rsid w:val="00CF0B5C"/>
    <w:rsid w:val="00CF4779"/>
    <w:rsid w:val="00CF71A5"/>
    <w:rsid w:val="00D00E35"/>
    <w:rsid w:val="00D0195B"/>
    <w:rsid w:val="00D01F48"/>
    <w:rsid w:val="00D046EE"/>
    <w:rsid w:val="00D06272"/>
    <w:rsid w:val="00D14D53"/>
    <w:rsid w:val="00D20B06"/>
    <w:rsid w:val="00D25B39"/>
    <w:rsid w:val="00D27733"/>
    <w:rsid w:val="00D27C9C"/>
    <w:rsid w:val="00D325E9"/>
    <w:rsid w:val="00D36CCB"/>
    <w:rsid w:val="00D43AD1"/>
    <w:rsid w:val="00D46688"/>
    <w:rsid w:val="00D52424"/>
    <w:rsid w:val="00D65030"/>
    <w:rsid w:val="00D758A9"/>
    <w:rsid w:val="00D7793E"/>
    <w:rsid w:val="00D77BFE"/>
    <w:rsid w:val="00D8039A"/>
    <w:rsid w:val="00D8321A"/>
    <w:rsid w:val="00D9601A"/>
    <w:rsid w:val="00D96E6D"/>
    <w:rsid w:val="00DA1C96"/>
    <w:rsid w:val="00DA2C6B"/>
    <w:rsid w:val="00DA66B4"/>
    <w:rsid w:val="00DB1733"/>
    <w:rsid w:val="00DB3906"/>
    <w:rsid w:val="00DB5CF6"/>
    <w:rsid w:val="00DC5021"/>
    <w:rsid w:val="00DD2436"/>
    <w:rsid w:val="00DE0757"/>
    <w:rsid w:val="00DE5753"/>
    <w:rsid w:val="00DE78A6"/>
    <w:rsid w:val="00DF692A"/>
    <w:rsid w:val="00E00371"/>
    <w:rsid w:val="00E060FD"/>
    <w:rsid w:val="00E13D61"/>
    <w:rsid w:val="00E14720"/>
    <w:rsid w:val="00E1493A"/>
    <w:rsid w:val="00E24CA8"/>
    <w:rsid w:val="00E3171E"/>
    <w:rsid w:val="00E33373"/>
    <w:rsid w:val="00E43EBE"/>
    <w:rsid w:val="00E44C76"/>
    <w:rsid w:val="00E45F0C"/>
    <w:rsid w:val="00E46AF8"/>
    <w:rsid w:val="00E54B32"/>
    <w:rsid w:val="00E56903"/>
    <w:rsid w:val="00E61712"/>
    <w:rsid w:val="00E6261A"/>
    <w:rsid w:val="00E62EB1"/>
    <w:rsid w:val="00E62FE6"/>
    <w:rsid w:val="00E64212"/>
    <w:rsid w:val="00E7317F"/>
    <w:rsid w:val="00E870A8"/>
    <w:rsid w:val="00E87356"/>
    <w:rsid w:val="00E95C37"/>
    <w:rsid w:val="00E97854"/>
    <w:rsid w:val="00EA202B"/>
    <w:rsid w:val="00EC7FEB"/>
    <w:rsid w:val="00ED6AE6"/>
    <w:rsid w:val="00EE2765"/>
    <w:rsid w:val="00EF0672"/>
    <w:rsid w:val="00EF2BE0"/>
    <w:rsid w:val="00EF7473"/>
    <w:rsid w:val="00F0088D"/>
    <w:rsid w:val="00F0146B"/>
    <w:rsid w:val="00F03FF2"/>
    <w:rsid w:val="00F044CB"/>
    <w:rsid w:val="00F04F1E"/>
    <w:rsid w:val="00F12C22"/>
    <w:rsid w:val="00F1592F"/>
    <w:rsid w:val="00F17A34"/>
    <w:rsid w:val="00F250A1"/>
    <w:rsid w:val="00F260E3"/>
    <w:rsid w:val="00F27C21"/>
    <w:rsid w:val="00F336B4"/>
    <w:rsid w:val="00F45175"/>
    <w:rsid w:val="00F57293"/>
    <w:rsid w:val="00F63367"/>
    <w:rsid w:val="00F6440A"/>
    <w:rsid w:val="00F67930"/>
    <w:rsid w:val="00F83EFA"/>
    <w:rsid w:val="00F8413A"/>
    <w:rsid w:val="00F9384B"/>
    <w:rsid w:val="00F9789D"/>
    <w:rsid w:val="00FB04FC"/>
    <w:rsid w:val="00FB2D00"/>
    <w:rsid w:val="00FB5158"/>
    <w:rsid w:val="00FB6E42"/>
    <w:rsid w:val="00FB7A4B"/>
    <w:rsid w:val="00FC0D16"/>
    <w:rsid w:val="00FC1D38"/>
    <w:rsid w:val="00FC21D0"/>
    <w:rsid w:val="00FC7551"/>
    <w:rsid w:val="00FD05DE"/>
    <w:rsid w:val="00FD1E10"/>
    <w:rsid w:val="00FD2E11"/>
    <w:rsid w:val="00FD3C1F"/>
    <w:rsid w:val="00FD644A"/>
    <w:rsid w:val="00FE4623"/>
    <w:rsid w:val="00FE629D"/>
    <w:rsid w:val="00FE7E4A"/>
    <w:rsid w:val="00FF11ED"/>
    <w:rsid w:val="00FF1E97"/>
    <w:rsid w:val="00FF67DD"/>
    <w:rsid w:val="1518FA4A"/>
    <w:rsid w:val="587A0BC5"/>
    <w:rsid w:val="5CADE290"/>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8AF3A"/>
  <w15:chartTrackingRefBased/>
  <w15:docId w15:val="{C97C6A12-DE18-4F54-8A07-E9D6B5E9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305"/>
    <w:rPr>
      <w:rFonts w:ascii="Arial" w:hAnsi="Arial" w:cs="Arial"/>
      <w:lang w:val="nn-NO"/>
    </w:rPr>
  </w:style>
  <w:style w:type="paragraph" w:styleId="Overskrift1">
    <w:name w:val="heading 1"/>
    <w:basedOn w:val="Normal"/>
    <w:next w:val="Normal"/>
    <w:link w:val="Overskrift1Tegn"/>
    <w:uiPriority w:val="9"/>
    <w:qFormat/>
    <w:rsid w:val="00487FAA"/>
    <w:pPr>
      <w:keepNext/>
      <w:keepLines/>
      <w:numPr>
        <w:numId w:val="1"/>
      </w:numPr>
      <w:spacing w:before="240" w:line="259" w:lineRule="auto"/>
      <w:outlineLvl w:val="0"/>
    </w:pPr>
    <w:rPr>
      <w:rFonts w:eastAsiaTheme="majorEastAsia"/>
      <w:color w:val="2F5496" w:themeColor="accent1" w:themeShade="BF"/>
      <w:sz w:val="32"/>
      <w:szCs w:val="32"/>
    </w:rPr>
  </w:style>
  <w:style w:type="paragraph" w:styleId="Overskrift2">
    <w:name w:val="heading 2"/>
    <w:basedOn w:val="Normal"/>
    <w:next w:val="Normal"/>
    <w:link w:val="Overskrift2Tegn"/>
    <w:uiPriority w:val="9"/>
    <w:unhideWhenUsed/>
    <w:qFormat/>
    <w:rsid w:val="004E4305"/>
    <w:pPr>
      <w:keepNext/>
      <w:keepLines/>
      <w:numPr>
        <w:ilvl w:val="1"/>
        <w:numId w:val="1"/>
      </w:numPr>
      <w:spacing w:before="40" w:line="259" w:lineRule="auto"/>
      <w:outlineLvl w:val="1"/>
    </w:pPr>
    <w:rPr>
      <w:rFonts w:eastAsiaTheme="majorEastAsia"/>
      <w:color w:val="2F5496" w:themeColor="accent1" w:themeShade="BF"/>
    </w:rPr>
  </w:style>
  <w:style w:type="paragraph" w:styleId="Overskrift3">
    <w:name w:val="heading 3"/>
    <w:basedOn w:val="Normal"/>
    <w:next w:val="Normal"/>
    <w:link w:val="Overskrift3Tegn"/>
    <w:uiPriority w:val="9"/>
    <w:semiHidden/>
    <w:unhideWhenUsed/>
    <w:qFormat/>
    <w:rsid w:val="00487FAA"/>
    <w:pPr>
      <w:keepNext/>
      <w:keepLines/>
      <w:numPr>
        <w:ilvl w:val="2"/>
        <w:numId w:val="1"/>
      </w:numPr>
      <w:spacing w:before="40" w:line="259" w:lineRule="auto"/>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semiHidden/>
    <w:unhideWhenUsed/>
    <w:qFormat/>
    <w:rsid w:val="00487FAA"/>
    <w:pPr>
      <w:keepNext/>
      <w:keepLines/>
      <w:numPr>
        <w:ilvl w:val="3"/>
        <w:numId w:val="1"/>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Overskrift5">
    <w:name w:val="heading 5"/>
    <w:basedOn w:val="Normal"/>
    <w:next w:val="Normal"/>
    <w:link w:val="Overskrift5Tegn"/>
    <w:uiPriority w:val="9"/>
    <w:semiHidden/>
    <w:unhideWhenUsed/>
    <w:qFormat/>
    <w:rsid w:val="00487FAA"/>
    <w:pPr>
      <w:keepNext/>
      <w:keepLines/>
      <w:numPr>
        <w:ilvl w:val="4"/>
        <w:numId w:val="1"/>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Overskrift6">
    <w:name w:val="heading 6"/>
    <w:basedOn w:val="Normal"/>
    <w:next w:val="Normal"/>
    <w:link w:val="Overskrift6Tegn"/>
    <w:uiPriority w:val="9"/>
    <w:semiHidden/>
    <w:unhideWhenUsed/>
    <w:qFormat/>
    <w:rsid w:val="00487FAA"/>
    <w:pPr>
      <w:keepNext/>
      <w:keepLines/>
      <w:numPr>
        <w:ilvl w:val="5"/>
        <w:numId w:val="1"/>
      </w:numPr>
      <w:spacing w:before="40" w:line="259" w:lineRule="auto"/>
      <w:outlineLvl w:val="5"/>
    </w:pPr>
    <w:rPr>
      <w:rFonts w:asciiTheme="majorHAnsi" w:eastAsiaTheme="majorEastAsia" w:hAnsiTheme="majorHAnsi" w:cstheme="majorBidi"/>
      <w:color w:val="1F3763" w:themeColor="accent1" w:themeShade="7F"/>
      <w:sz w:val="22"/>
      <w:szCs w:val="22"/>
    </w:rPr>
  </w:style>
  <w:style w:type="paragraph" w:styleId="Overskrift7">
    <w:name w:val="heading 7"/>
    <w:basedOn w:val="Normal"/>
    <w:next w:val="Normal"/>
    <w:link w:val="Overskrift7Tegn"/>
    <w:uiPriority w:val="9"/>
    <w:semiHidden/>
    <w:unhideWhenUsed/>
    <w:qFormat/>
    <w:rsid w:val="00487FAA"/>
    <w:pPr>
      <w:keepNext/>
      <w:keepLines/>
      <w:numPr>
        <w:ilvl w:val="6"/>
        <w:numId w:val="1"/>
      </w:numPr>
      <w:spacing w:before="40" w:line="259" w:lineRule="auto"/>
      <w:outlineLvl w:val="6"/>
    </w:pPr>
    <w:rPr>
      <w:rFonts w:asciiTheme="majorHAnsi" w:eastAsiaTheme="majorEastAsia" w:hAnsiTheme="majorHAnsi" w:cstheme="majorBidi"/>
      <w:i/>
      <w:iCs/>
      <w:color w:val="1F3763" w:themeColor="accent1" w:themeShade="7F"/>
      <w:sz w:val="22"/>
      <w:szCs w:val="22"/>
    </w:rPr>
  </w:style>
  <w:style w:type="paragraph" w:styleId="Overskrift8">
    <w:name w:val="heading 8"/>
    <w:basedOn w:val="Normal"/>
    <w:next w:val="Normal"/>
    <w:link w:val="Overskrift8Tegn"/>
    <w:uiPriority w:val="9"/>
    <w:semiHidden/>
    <w:unhideWhenUsed/>
    <w:qFormat/>
    <w:rsid w:val="00487FAA"/>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87FAA"/>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uiPriority w:val="9"/>
    <w:rsid w:val="00487FAA"/>
    <w:rPr>
      <w:rFonts w:ascii="Arial" w:eastAsiaTheme="majorEastAsia" w:hAnsi="Arial" w:cs="Arial"/>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4E4305"/>
    <w:rPr>
      <w:rFonts w:ascii="Arial" w:eastAsiaTheme="majorEastAsia" w:hAnsi="Arial" w:cs="Arial"/>
      <w:color w:val="2F5496" w:themeColor="accent1" w:themeShade="BF"/>
      <w:lang w:val="nn-NO"/>
    </w:rPr>
  </w:style>
  <w:style w:type="character" w:customStyle="1" w:styleId="Overskrift3Tegn">
    <w:name w:val="Overskrift 3 Tegn"/>
    <w:basedOn w:val="Standardskriftforavsnitt"/>
    <w:link w:val="Overskrift3"/>
    <w:uiPriority w:val="9"/>
    <w:semiHidden/>
    <w:rsid w:val="00487FAA"/>
    <w:rPr>
      <w:rFonts w:asciiTheme="majorHAnsi" w:eastAsiaTheme="majorEastAsia" w:hAnsiTheme="majorHAnsi" w:cstheme="majorBidi"/>
      <w:color w:val="1F3763" w:themeColor="accent1" w:themeShade="7F"/>
      <w:lang w:val="nn-NO"/>
    </w:rPr>
  </w:style>
  <w:style w:type="character" w:customStyle="1" w:styleId="Overskrift4Tegn">
    <w:name w:val="Overskrift 4 Tegn"/>
    <w:basedOn w:val="Standardskriftforavsnitt"/>
    <w:link w:val="Overskrift4"/>
    <w:uiPriority w:val="9"/>
    <w:semiHidden/>
    <w:rsid w:val="00487FAA"/>
    <w:rPr>
      <w:rFonts w:asciiTheme="majorHAnsi" w:eastAsiaTheme="majorEastAsia" w:hAnsiTheme="majorHAnsi" w:cstheme="majorBidi"/>
      <w:i/>
      <w:iCs/>
      <w:color w:val="2F5496" w:themeColor="accent1" w:themeShade="BF"/>
      <w:sz w:val="22"/>
      <w:szCs w:val="22"/>
      <w:lang w:val="nn-NO"/>
    </w:rPr>
  </w:style>
  <w:style w:type="character" w:customStyle="1" w:styleId="Overskrift5Tegn">
    <w:name w:val="Overskrift 5 Tegn"/>
    <w:basedOn w:val="Standardskriftforavsnitt"/>
    <w:link w:val="Overskrift5"/>
    <w:uiPriority w:val="9"/>
    <w:semiHidden/>
    <w:rsid w:val="00487FAA"/>
    <w:rPr>
      <w:rFonts w:asciiTheme="majorHAnsi" w:eastAsiaTheme="majorEastAsia" w:hAnsiTheme="majorHAnsi" w:cstheme="majorBidi"/>
      <w:color w:val="2F5496" w:themeColor="accent1" w:themeShade="BF"/>
      <w:sz w:val="22"/>
      <w:szCs w:val="22"/>
      <w:lang w:val="nn-NO"/>
    </w:rPr>
  </w:style>
  <w:style w:type="character" w:customStyle="1" w:styleId="Overskrift6Tegn">
    <w:name w:val="Overskrift 6 Tegn"/>
    <w:basedOn w:val="Standardskriftforavsnitt"/>
    <w:link w:val="Overskrift6"/>
    <w:uiPriority w:val="9"/>
    <w:semiHidden/>
    <w:rsid w:val="00487FAA"/>
    <w:rPr>
      <w:rFonts w:asciiTheme="majorHAnsi" w:eastAsiaTheme="majorEastAsia" w:hAnsiTheme="majorHAnsi" w:cstheme="majorBidi"/>
      <w:color w:val="1F3763" w:themeColor="accent1" w:themeShade="7F"/>
      <w:sz w:val="22"/>
      <w:szCs w:val="22"/>
      <w:lang w:val="nn-NO"/>
    </w:rPr>
  </w:style>
  <w:style w:type="character" w:customStyle="1" w:styleId="Overskrift7Tegn">
    <w:name w:val="Overskrift 7 Tegn"/>
    <w:basedOn w:val="Standardskriftforavsnitt"/>
    <w:link w:val="Overskrift7"/>
    <w:uiPriority w:val="9"/>
    <w:semiHidden/>
    <w:rsid w:val="00487FAA"/>
    <w:rPr>
      <w:rFonts w:asciiTheme="majorHAnsi" w:eastAsiaTheme="majorEastAsia" w:hAnsiTheme="majorHAnsi" w:cstheme="majorBidi"/>
      <w:i/>
      <w:iCs/>
      <w:color w:val="1F3763" w:themeColor="accent1" w:themeShade="7F"/>
      <w:sz w:val="22"/>
      <w:szCs w:val="22"/>
      <w:lang w:val="nn-NO"/>
    </w:rPr>
  </w:style>
  <w:style w:type="character" w:customStyle="1" w:styleId="Overskrift8Tegn">
    <w:name w:val="Overskrift 8 Tegn"/>
    <w:basedOn w:val="Standardskriftforavsnitt"/>
    <w:link w:val="Overskrift8"/>
    <w:uiPriority w:val="9"/>
    <w:semiHidden/>
    <w:rsid w:val="00487FAA"/>
    <w:rPr>
      <w:rFonts w:asciiTheme="majorHAnsi" w:eastAsiaTheme="majorEastAsia" w:hAnsiTheme="majorHAnsi" w:cstheme="majorBidi"/>
      <w:color w:val="272727" w:themeColor="text1" w:themeTint="D8"/>
      <w:sz w:val="21"/>
      <w:szCs w:val="21"/>
      <w:lang w:val="nn-NO"/>
    </w:rPr>
  </w:style>
  <w:style w:type="character" w:customStyle="1" w:styleId="Overskrift9Tegn">
    <w:name w:val="Overskrift 9 Tegn"/>
    <w:basedOn w:val="Standardskriftforavsnitt"/>
    <w:link w:val="Overskrift9"/>
    <w:uiPriority w:val="9"/>
    <w:semiHidden/>
    <w:rsid w:val="00487FAA"/>
    <w:rPr>
      <w:rFonts w:asciiTheme="majorHAnsi" w:eastAsiaTheme="majorEastAsia" w:hAnsiTheme="majorHAnsi" w:cstheme="majorBidi"/>
      <w:i/>
      <w:iCs/>
      <w:color w:val="272727" w:themeColor="text1" w:themeTint="D8"/>
      <w:sz w:val="21"/>
      <w:szCs w:val="21"/>
      <w:lang w:val="nn-NO"/>
    </w:rPr>
  </w:style>
  <w:style w:type="paragraph" w:styleId="Listeavsnitt">
    <w:name w:val="List Paragraph"/>
    <w:basedOn w:val="Normal"/>
    <w:uiPriority w:val="1"/>
    <w:qFormat/>
    <w:rsid w:val="00487FAA"/>
    <w:pPr>
      <w:spacing w:after="160" w:line="259" w:lineRule="auto"/>
      <w:ind w:left="720"/>
      <w:contextualSpacing/>
    </w:pPr>
    <w:rPr>
      <w:sz w:val="22"/>
      <w:szCs w:val="22"/>
    </w:rPr>
  </w:style>
  <w:style w:type="paragraph" w:styleId="Tittel">
    <w:name w:val="Title"/>
    <w:basedOn w:val="Normal"/>
    <w:next w:val="Normal"/>
    <w:link w:val="TittelTegn"/>
    <w:uiPriority w:val="10"/>
    <w:qFormat/>
    <w:rsid w:val="00487FAA"/>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87FAA"/>
    <w:rPr>
      <w:rFonts w:asciiTheme="majorHAnsi" w:eastAsiaTheme="majorEastAsia" w:hAnsiTheme="majorHAnsi" w:cstheme="majorBidi"/>
      <w:spacing w:val="-10"/>
      <w:kern w:val="28"/>
      <w:sz w:val="56"/>
      <w:szCs w:val="56"/>
      <w:lang w:val="nn-NO"/>
    </w:rPr>
  </w:style>
  <w:style w:type="character" w:styleId="Merknadsreferanse">
    <w:name w:val="annotation reference"/>
    <w:basedOn w:val="Standardskriftforavsnitt"/>
    <w:uiPriority w:val="99"/>
    <w:semiHidden/>
    <w:unhideWhenUsed/>
    <w:rsid w:val="00487FAA"/>
    <w:rPr>
      <w:sz w:val="16"/>
      <w:szCs w:val="16"/>
    </w:rPr>
  </w:style>
  <w:style w:type="paragraph" w:styleId="Merknadstekst">
    <w:name w:val="annotation text"/>
    <w:basedOn w:val="Normal"/>
    <w:link w:val="MerknadstekstTegn"/>
    <w:uiPriority w:val="99"/>
    <w:unhideWhenUsed/>
    <w:rsid w:val="00487FAA"/>
    <w:pPr>
      <w:spacing w:after="160"/>
    </w:pPr>
    <w:rPr>
      <w:sz w:val="20"/>
      <w:szCs w:val="20"/>
    </w:rPr>
  </w:style>
  <w:style w:type="character" w:customStyle="1" w:styleId="MerknadstekstTegn">
    <w:name w:val="Merknadstekst Tegn"/>
    <w:basedOn w:val="Standardskriftforavsnitt"/>
    <w:link w:val="Merknadstekst"/>
    <w:uiPriority w:val="99"/>
    <w:rsid w:val="00487FAA"/>
    <w:rPr>
      <w:sz w:val="20"/>
      <w:szCs w:val="20"/>
      <w:lang w:val="nn-NO"/>
    </w:rPr>
  </w:style>
  <w:style w:type="table" w:styleId="Listetabell3uthevingsfarge1">
    <w:name w:val="List Table 3 Accent 1"/>
    <w:basedOn w:val="Vanligtabell"/>
    <w:uiPriority w:val="48"/>
    <w:rsid w:val="00487FAA"/>
    <w:rPr>
      <w:sz w:val="22"/>
      <w:szCs w:val="22"/>
      <w:lang w:val="nn-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Overskriftforinnholdsfortegnelse">
    <w:name w:val="TOC Heading"/>
    <w:basedOn w:val="Overskrift1"/>
    <w:next w:val="Normal"/>
    <w:uiPriority w:val="39"/>
    <w:unhideWhenUsed/>
    <w:qFormat/>
    <w:rsid w:val="00487FAA"/>
    <w:pPr>
      <w:numPr>
        <w:numId w:val="0"/>
      </w:numPr>
      <w:outlineLvl w:val="9"/>
    </w:pPr>
    <w:rPr>
      <w:rFonts w:asciiTheme="majorHAnsi" w:hAnsiTheme="majorHAnsi" w:cstheme="majorBidi"/>
      <w:lang w:eastAsia="nn-NO"/>
    </w:rPr>
  </w:style>
  <w:style w:type="paragraph" w:styleId="INNH1">
    <w:name w:val="toc 1"/>
    <w:basedOn w:val="Normal"/>
    <w:next w:val="Normal"/>
    <w:autoRedefine/>
    <w:uiPriority w:val="39"/>
    <w:unhideWhenUsed/>
    <w:rsid w:val="00487FAA"/>
    <w:pPr>
      <w:spacing w:after="100" w:line="259" w:lineRule="auto"/>
    </w:pPr>
    <w:rPr>
      <w:sz w:val="22"/>
      <w:szCs w:val="22"/>
    </w:rPr>
  </w:style>
  <w:style w:type="paragraph" w:styleId="INNH2">
    <w:name w:val="toc 2"/>
    <w:basedOn w:val="Normal"/>
    <w:next w:val="Normal"/>
    <w:autoRedefine/>
    <w:uiPriority w:val="39"/>
    <w:unhideWhenUsed/>
    <w:rsid w:val="00487FAA"/>
    <w:pPr>
      <w:spacing w:after="100" w:line="259" w:lineRule="auto"/>
      <w:ind w:left="220"/>
    </w:pPr>
    <w:rPr>
      <w:sz w:val="22"/>
      <w:szCs w:val="22"/>
    </w:rPr>
  </w:style>
  <w:style w:type="character" w:styleId="Hyperkobling">
    <w:name w:val="Hyperlink"/>
    <w:basedOn w:val="Standardskriftforavsnitt"/>
    <w:uiPriority w:val="99"/>
    <w:unhideWhenUsed/>
    <w:rsid w:val="00487FAA"/>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487FAA"/>
    <w:pPr>
      <w:spacing w:after="0"/>
    </w:pPr>
    <w:rPr>
      <w:b/>
      <w:bCs/>
      <w:lang w:val="nb-NO"/>
    </w:rPr>
  </w:style>
  <w:style w:type="character" w:customStyle="1" w:styleId="KommentaremneTegn">
    <w:name w:val="Kommentaremne Tegn"/>
    <w:basedOn w:val="MerknadstekstTegn"/>
    <w:link w:val="Kommentaremne"/>
    <w:uiPriority w:val="99"/>
    <w:semiHidden/>
    <w:rsid w:val="00487FAA"/>
    <w:rPr>
      <w:b/>
      <w:bCs/>
      <w:sz w:val="20"/>
      <w:szCs w:val="20"/>
      <w:lang w:val="nn-NO"/>
    </w:rPr>
  </w:style>
  <w:style w:type="paragraph" w:styleId="Ingenmellomrom">
    <w:name w:val="No Spacing"/>
    <w:basedOn w:val="Normal"/>
    <w:uiPriority w:val="1"/>
    <w:qFormat/>
    <w:rsid w:val="00C67E70"/>
    <w:rPr>
      <w:rFonts w:ascii="Calibri" w:hAnsi="Calibri" w:cs="Calibri"/>
      <w:sz w:val="22"/>
      <w:szCs w:val="22"/>
      <w:lang w:val="nb-NO" w:eastAsia="nb-NO"/>
    </w:rPr>
  </w:style>
  <w:style w:type="character" w:styleId="Omtale">
    <w:name w:val="Mention"/>
    <w:basedOn w:val="Standardskriftforavsnitt"/>
    <w:uiPriority w:val="99"/>
    <w:unhideWhenUsed/>
    <w:rsid w:val="007639D3"/>
    <w:rPr>
      <w:color w:val="2B579A"/>
      <w:shd w:val="clear" w:color="auto" w:fill="E1DFDD"/>
    </w:rPr>
  </w:style>
  <w:style w:type="paragraph" w:styleId="Brdtekst">
    <w:name w:val="Body Text"/>
    <w:basedOn w:val="Normal"/>
    <w:link w:val="BrdtekstTegn"/>
    <w:uiPriority w:val="1"/>
    <w:qFormat/>
    <w:rsid w:val="00825A28"/>
    <w:pPr>
      <w:widowControl w:val="0"/>
      <w:autoSpaceDE w:val="0"/>
      <w:autoSpaceDN w:val="0"/>
    </w:pPr>
    <w:rPr>
      <w:rFonts w:ascii="Calibri" w:eastAsia="Calibri" w:hAnsi="Calibri" w:cs="Calibri"/>
      <w:sz w:val="22"/>
      <w:szCs w:val="22"/>
      <w:lang w:val="nb" w:eastAsia="nb" w:bidi="nb"/>
    </w:rPr>
  </w:style>
  <w:style w:type="character" w:customStyle="1" w:styleId="BrdtekstTegn">
    <w:name w:val="Brødtekst Tegn"/>
    <w:basedOn w:val="Standardskriftforavsnitt"/>
    <w:link w:val="Brdtekst"/>
    <w:uiPriority w:val="1"/>
    <w:rsid w:val="00825A28"/>
    <w:rPr>
      <w:rFonts w:ascii="Calibri" w:eastAsia="Calibri" w:hAnsi="Calibri" w:cs="Calibri"/>
      <w:sz w:val="22"/>
      <w:szCs w:val="22"/>
      <w:lang w:val="nb" w:eastAsia="nb" w:bidi="nb"/>
    </w:rPr>
  </w:style>
  <w:style w:type="paragraph" w:customStyle="1" w:styleId="TableParagraph">
    <w:name w:val="Table Paragraph"/>
    <w:basedOn w:val="Normal"/>
    <w:uiPriority w:val="1"/>
    <w:qFormat/>
    <w:rsid w:val="00825A28"/>
    <w:pPr>
      <w:widowControl w:val="0"/>
      <w:autoSpaceDE w:val="0"/>
      <w:autoSpaceDN w:val="0"/>
    </w:pPr>
    <w:rPr>
      <w:rFonts w:ascii="Calibri" w:eastAsia="Calibri" w:hAnsi="Calibri" w:cs="Calibri"/>
      <w:sz w:val="22"/>
      <w:szCs w:val="22"/>
      <w:lang w:val="nb" w:eastAsia="nb" w:bidi="nb"/>
    </w:rPr>
  </w:style>
  <w:style w:type="paragraph" w:styleId="INNH3">
    <w:name w:val="toc 3"/>
    <w:basedOn w:val="Normal"/>
    <w:next w:val="Normal"/>
    <w:autoRedefine/>
    <w:uiPriority w:val="39"/>
    <w:unhideWhenUsed/>
    <w:rsid w:val="007527C6"/>
    <w:pPr>
      <w:spacing w:after="100"/>
      <w:ind w:left="480"/>
    </w:pPr>
  </w:style>
  <w:style w:type="character" w:styleId="Ulstomtale">
    <w:name w:val="Unresolved Mention"/>
    <w:basedOn w:val="Standardskriftforavsnitt"/>
    <w:uiPriority w:val="99"/>
    <w:semiHidden/>
    <w:unhideWhenUsed/>
    <w:rsid w:val="00DB1733"/>
    <w:rPr>
      <w:color w:val="605E5C"/>
      <w:shd w:val="clear" w:color="auto" w:fill="E1DFDD"/>
    </w:rPr>
  </w:style>
  <w:style w:type="table" w:customStyle="1" w:styleId="TableNormal1">
    <w:name w:val="Table Normal1"/>
    <w:uiPriority w:val="2"/>
    <w:semiHidden/>
    <w:unhideWhenUsed/>
    <w:qFormat/>
    <w:rsid w:val="0098496B"/>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styleId="Tabellrutenett">
    <w:name w:val="Table Grid"/>
    <w:basedOn w:val="Vanligtabell"/>
    <w:uiPriority w:val="39"/>
    <w:rsid w:val="009A1CCE"/>
    <w:rPr>
      <w:sz w:val="22"/>
      <w:szCs w:val="22"/>
      <w:lang w:val="nn-N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A265E6"/>
    <w:pPr>
      <w:spacing w:before="100" w:beforeAutospacing="1" w:after="100" w:afterAutospacing="1"/>
    </w:pPr>
    <w:rPr>
      <w:rFonts w:ascii="Times New Roman" w:eastAsia="Times New Roman" w:hAnsi="Times New Roman" w:cs="Times New Roman"/>
      <w:lang w:eastAsia="nn-NO"/>
    </w:rPr>
  </w:style>
  <w:style w:type="character" w:customStyle="1" w:styleId="cf01">
    <w:name w:val="cf01"/>
    <w:basedOn w:val="Standardskriftforavsnitt"/>
    <w:rsid w:val="00A265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gebrigtHolmMogaard\Downloads\Framside%20med%20illustrasjon,%20kvit%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2.xml><?xml version="1.0" encoding="utf-8"?>
<ds:datastoreItem xmlns:ds="http://schemas.openxmlformats.org/officeDocument/2006/customXml" ds:itemID="{D30CEF65-979C-42F2-9B54-01AC4DDA6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485a4-f5ac-4372-b03a-dce6f91b2d72"/>
    <ds:schemaRef ds:uri="d4c80584-f35b-4fbc-ba34-5c99d3233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customXml/itemProps4.xml><?xml version="1.0" encoding="utf-8"?>
<ds:datastoreItem xmlns:ds="http://schemas.openxmlformats.org/officeDocument/2006/customXml" ds:itemID="{AB4774D7-D5B9-42D3-8D1F-495562C8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Framside med illustrasjon, kvit (2)</Template>
  <TotalTime>631</TotalTime>
  <Pages>8</Pages>
  <Words>2382</Words>
  <Characters>12630</Characters>
  <Application>Microsoft Office Word</Application>
  <DocSecurity>0</DocSecurity>
  <Lines>105</Lines>
  <Paragraphs>29</Paragraphs>
  <ScaleCrop>false</ScaleCrop>
  <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Ingebrigt Holm Mogaard</dc:creator>
  <cp:keywords/>
  <dc:description/>
  <cp:lastModifiedBy>Katrine Røkke Wilson</cp:lastModifiedBy>
  <cp:revision>354</cp:revision>
  <dcterms:created xsi:type="dcterms:W3CDTF">2026-02-26T16:31:00Z</dcterms:created>
  <dcterms:modified xsi:type="dcterms:W3CDTF">2026-06-12T13:37:00Z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0x01010028B3E890D5E01E4592103A57F435A217</vt:lpwstr>
  </property>
  <property fmtid="{D5CDD505-2E9C-101B-9397-08002B2CF9AE}" pid="3" name="Order">
    <vt:r8>4010600</vt:r8>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